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F7C5AA2" w:rsidR="00535E9B" w:rsidRDefault="00B67D39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67D39">
        <w:rPr>
          <w:rFonts w:ascii="Verdana" w:eastAsia="Verdana" w:hAnsi="Verdana" w:cs="Times New Roman"/>
          <w:b/>
        </w:rPr>
        <w:t xml:space="preserve">ZAŁĄCZNIK NR 3 DO SWZ -  FORMULARZ OFERTY  </w:t>
      </w:r>
    </w:p>
    <w:p w14:paraId="40B95D0E" w14:textId="6450A37A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3F2EE6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3F2EE6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3F2EE6">
            <w:pPr>
              <w:ind w:right="28"/>
              <w:rPr>
                <w:rFonts w:asciiTheme="minorHAnsi" w:hAnsiTheme="minorHAnsi" w:cstheme="minorHAnsi"/>
              </w:rPr>
            </w:pPr>
          </w:p>
          <w:p w14:paraId="5522F265" w14:textId="63E5F9ED" w:rsidR="00B67D39" w:rsidRDefault="00B67D39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08B1EDC4" w14:textId="1F6FDA27" w:rsidR="002D3974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2110CB6F" w14:textId="77777777" w:rsidR="002D3974" w:rsidRPr="006B56FD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38B9F7FD" w14:textId="77777777" w:rsidR="00B67D39" w:rsidRPr="006B56FD" w:rsidRDefault="00B67D39" w:rsidP="003F2EE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3F2EE6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3F2EE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3F2EE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C28443C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6FCE7455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5E51C61B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6FA6447F" w:rsidR="00B67D39" w:rsidRPr="00222DED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24F3F0AC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  <w:r w:rsidR="00A947FD">
        <w:rPr>
          <w:rFonts w:cstheme="minorHAnsi"/>
          <w:b/>
          <w:szCs w:val="18"/>
        </w:rPr>
        <w:t xml:space="preserve">     </w:t>
      </w:r>
      <w:r w:rsidR="00D347DE">
        <w:rPr>
          <w:rFonts w:cstheme="minorHAnsi"/>
          <w:b/>
          <w:szCs w:val="18"/>
        </w:rPr>
        <w:t xml:space="preserve">     </w:t>
      </w:r>
      <w:r w:rsidR="00A947FD">
        <w:rPr>
          <w:rFonts w:cstheme="minorHAnsi"/>
          <w:b/>
          <w:szCs w:val="18"/>
        </w:rPr>
        <w:t xml:space="preserve"> 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28DC2734" w14:textId="25129709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nr_postepowania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985598" w:rsidRPr="0091676E">
        <w:rPr>
          <w:rFonts w:cstheme="minorHAnsi"/>
          <w:noProof/>
          <w:szCs w:val="18"/>
          <w:lang w:eastAsia="pl-PL"/>
        </w:rPr>
        <w:t>POST/DYS/OW/GZ/01083/2026</w:t>
      </w:r>
      <w:r w:rsidR="00222DED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nazwa_post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985598" w:rsidRPr="0091676E">
        <w:rPr>
          <w:rFonts w:cstheme="minorHAnsi"/>
          <w:noProof/>
          <w:szCs w:val="18"/>
          <w:lang w:eastAsia="pl-PL"/>
        </w:rPr>
        <w:t>Sukcesywna dostawa naturalnej wody średnio zmineralizowanej niegazowanej (nienasyconej dwutlenkiem węgla) w butelkach typu PET o pojemności 5 litrów</w:t>
      </w:r>
      <w:r w:rsidR="00222DED">
        <w:rPr>
          <w:rFonts w:cstheme="minorHAnsi"/>
          <w:szCs w:val="18"/>
          <w:lang w:eastAsia="pl-PL"/>
        </w:rPr>
        <w:fldChar w:fldCharType="end"/>
      </w:r>
      <w:r w:rsidR="002D3974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2D3974">
        <w:trPr>
          <w:trHeight w:val="1173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77777777" w:rsidR="00B67D39" w:rsidRPr="00807D09" w:rsidRDefault="00B67D39" w:rsidP="00807D09">
      <w:pPr>
        <w:spacing w:line="240" w:lineRule="exact"/>
        <w:ind w:firstLine="284"/>
        <w:jc w:val="both"/>
        <w:rPr>
          <w:rFonts w:cstheme="minorHAnsi"/>
          <w:b/>
          <w:szCs w:val="18"/>
        </w:rPr>
      </w:pPr>
      <w:r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2D3974">
        <w:trPr>
          <w:trHeight w:val="766"/>
        </w:trPr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27BBBAEF" w14:textId="27D6E30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142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OSOBA UPRAWNIONA DO UDZIAŁU W AUKCJI ELEKTRONICZNEJ: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6A16156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67FF1B1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073B7102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7CAE060" w14:textId="77777777" w:rsidTr="002D3974">
        <w:trPr>
          <w:trHeight w:val="1018"/>
        </w:trPr>
        <w:tc>
          <w:tcPr>
            <w:tcW w:w="2694" w:type="dxa"/>
            <w:shd w:val="clear" w:color="auto" w:fill="F2F2F2" w:themeFill="background1" w:themeFillShade="F2"/>
          </w:tcPr>
          <w:p w14:paraId="781FE014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3C760F19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CD9F00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4D0EAF9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3758C7C1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F054AD9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3FD93646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257A6F78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79152D09" w14:textId="4EF0393D" w:rsid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3C6DBA0A" w14:textId="1BD6020F" w:rsidR="00B67D39" w:rsidRDefault="00B67D39" w:rsidP="00A21DAA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807D09">
        <w:rPr>
          <w:rFonts w:cstheme="minorHAnsi"/>
          <w:b/>
        </w:rPr>
        <w:lastRenderedPageBreak/>
        <w:t>CENA OFERTY</w:t>
      </w:r>
      <w:r w:rsidRPr="00807D09">
        <w:rPr>
          <w:rStyle w:val="Odwoanieprzypisudolnego"/>
          <w:rFonts w:cstheme="minorHAnsi"/>
          <w:b/>
        </w:rPr>
        <w:footnoteReference w:id="2"/>
      </w:r>
      <w:r w:rsidRPr="00807D09">
        <w:rPr>
          <w:rFonts w:cstheme="minorHAnsi"/>
          <w:b/>
        </w:rPr>
        <w:t>:</w:t>
      </w:r>
    </w:p>
    <w:p w14:paraId="6D4BAC86" w14:textId="789A99F3" w:rsidR="003F2EE6" w:rsidRDefault="00172100" w:rsidP="003F2EE6">
      <w:pPr>
        <w:pStyle w:val="Akapitzlist"/>
        <w:shd w:val="clear" w:color="auto" w:fill="D9D9D9" w:themeFill="background1" w:themeFillShade="D9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Część 1: </w:t>
      </w:r>
      <w:r w:rsidR="00B518E0" w:rsidRPr="00B518E0">
        <w:rPr>
          <w:rFonts w:cstheme="minorHAnsi"/>
          <w:b/>
          <w:szCs w:val="18"/>
        </w:rPr>
        <w:t>Zakup wody mineralnej dla pracowników PGED O/Białystok</w:t>
      </w:r>
      <w:r w:rsidR="008863B7" w:rsidRPr="008863B7">
        <w:rPr>
          <w:rFonts w:cstheme="minorHAnsi"/>
          <w:b/>
          <w:szCs w:val="18"/>
        </w:rPr>
        <w:t>.</w:t>
      </w:r>
    </w:p>
    <w:p w14:paraId="3B37BC5A" w14:textId="77777777" w:rsidR="003F2EE6" w:rsidRDefault="003F2EE6" w:rsidP="006B49A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60978B8E" w14:textId="77777777" w:rsidR="006024F2" w:rsidRDefault="006024F2" w:rsidP="006B49A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5886F091" w14:textId="3FCF8231" w:rsid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451CECC4" w14:textId="77777777" w:rsidR="006024F2" w:rsidRPr="00B67D39" w:rsidRDefault="006024F2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4BC7C9D6" w14:textId="77777777" w:rsid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7219BE27" w14:textId="77777777" w:rsidR="006024F2" w:rsidRPr="00B67D39" w:rsidRDefault="006024F2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5BC94E31" w14:textId="4686D536" w:rsidR="002A0035" w:rsidRDefault="00B67D39" w:rsidP="005C4A1C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1CD47FE1" w14:textId="77777777" w:rsidR="00821ECE" w:rsidRDefault="00821ECE" w:rsidP="005C4A1C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0049AE57" w14:textId="77777777" w:rsidR="00614106" w:rsidRPr="00B67D39" w:rsidRDefault="00614106" w:rsidP="00614106">
      <w:pPr>
        <w:spacing w:before="100" w:beforeAutospacing="1" w:after="100" w:afterAutospacing="1"/>
        <w:ind w:left="426"/>
        <w:jc w:val="both"/>
        <w:rPr>
          <w:rFonts w:cstheme="minorHAnsi"/>
          <w:szCs w:val="18"/>
        </w:rPr>
      </w:pPr>
      <w:r w:rsidRPr="00B67D39">
        <w:rPr>
          <w:rFonts w:cstheme="minorHAnsi"/>
          <w:szCs w:val="18"/>
        </w:rPr>
        <w:t>Na łączną cenę przedmiotu Zakupu składają się ceny jednostkowe przedstawione w poniższej:</w:t>
      </w:r>
    </w:p>
    <w:tbl>
      <w:tblPr>
        <w:tblW w:w="949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0"/>
        <w:gridCol w:w="956"/>
        <w:gridCol w:w="1366"/>
        <w:gridCol w:w="1469"/>
        <w:gridCol w:w="1151"/>
        <w:gridCol w:w="2535"/>
      </w:tblGrid>
      <w:tr w:rsidR="00614106" w:rsidRPr="00B67D39" w14:paraId="69871AA0" w14:textId="77777777" w:rsidTr="00B518E0">
        <w:trPr>
          <w:trHeight w:val="723"/>
        </w:trPr>
        <w:tc>
          <w:tcPr>
            <w:tcW w:w="2020" w:type="dxa"/>
            <w:shd w:val="clear" w:color="auto" w:fill="FFFFFF" w:themeFill="background1"/>
            <w:vAlign w:val="center"/>
            <w:hideMark/>
          </w:tcPr>
          <w:p w14:paraId="25B1F495" w14:textId="77777777" w:rsidR="00614106" w:rsidRPr="00B67D39" w:rsidRDefault="00614106" w:rsidP="00542E9D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>Przedmiot</w:t>
            </w:r>
          </w:p>
          <w:p w14:paraId="3700BBB7" w14:textId="77777777" w:rsidR="00614106" w:rsidRPr="00B67D39" w:rsidRDefault="00614106" w:rsidP="00542E9D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>zakupu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14:paraId="32FC8E3C" w14:textId="300FDC5C" w:rsidR="00614106" w:rsidRPr="00B67D39" w:rsidRDefault="00614106" w:rsidP="00542E9D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>Ilość</w:t>
            </w:r>
            <w:r w:rsidR="00B518E0">
              <w:rPr>
                <w:rFonts w:cstheme="minorHAnsi"/>
                <w:b/>
                <w:szCs w:val="18"/>
                <w:lang w:eastAsia="pl-PL"/>
              </w:rPr>
              <w:t xml:space="preserve"> butelek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1DE9743B" w14:textId="77777777" w:rsidR="00614106" w:rsidRPr="00B67D39" w:rsidRDefault="00614106" w:rsidP="00542E9D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 xml:space="preserve">Cena jednostkowa netto </w:t>
            </w:r>
            <w:r w:rsidRPr="00B67D39">
              <w:rPr>
                <w:rFonts w:cstheme="minorHAnsi"/>
                <w:b/>
                <w:i/>
                <w:szCs w:val="18"/>
                <w:lang w:eastAsia="pl-PL"/>
              </w:rPr>
              <w:t>(zł)</w:t>
            </w: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14:paraId="201CCC82" w14:textId="77777777" w:rsidR="00614106" w:rsidRPr="00B67D39" w:rsidRDefault="00614106" w:rsidP="00542E9D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>Wartość netto</w:t>
            </w:r>
          </w:p>
          <w:p w14:paraId="0BDE5F3C" w14:textId="77777777" w:rsidR="00614106" w:rsidRPr="00B67D39" w:rsidRDefault="00614106" w:rsidP="00542E9D">
            <w:pPr>
              <w:jc w:val="center"/>
              <w:rPr>
                <w:rFonts w:cstheme="minorHAnsi"/>
                <w:b/>
                <w:i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i/>
                <w:szCs w:val="18"/>
                <w:lang w:eastAsia="pl-PL"/>
              </w:rPr>
              <w:t>(zł)</w:t>
            </w: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14:paraId="6CF849A0" w14:textId="77777777" w:rsidR="00614106" w:rsidRPr="00B67D39" w:rsidRDefault="00614106" w:rsidP="00542E9D">
            <w:pPr>
              <w:ind w:left="-56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bCs/>
                <w:szCs w:val="18"/>
                <w:lang w:eastAsia="pl-PL"/>
              </w:rPr>
              <w:t>Podatek VAT</w:t>
            </w:r>
          </w:p>
          <w:p w14:paraId="0C2D6E3F" w14:textId="77777777" w:rsidR="00614106" w:rsidRPr="00B67D39" w:rsidRDefault="00614106" w:rsidP="00542E9D">
            <w:pPr>
              <w:ind w:left="-56"/>
              <w:jc w:val="center"/>
              <w:rPr>
                <w:rFonts w:cstheme="minorHAnsi"/>
                <w:b/>
                <w:bCs/>
                <w:i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bCs/>
                <w:i/>
                <w:szCs w:val="18"/>
                <w:lang w:eastAsia="pl-PL"/>
              </w:rPr>
              <w:t>(%)</w:t>
            </w:r>
          </w:p>
        </w:tc>
        <w:tc>
          <w:tcPr>
            <w:tcW w:w="2535" w:type="dxa"/>
            <w:shd w:val="clear" w:color="auto" w:fill="FFFFFF" w:themeFill="background1"/>
            <w:vAlign w:val="center"/>
          </w:tcPr>
          <w:p w14:paraId="45EB28C0" w14:textId="77777777" w:rsidR="00614106" w:rsidRPr="00B67D39" w:rsidRDefault="00614106" w:rsidP="00542E9D">
            <w:pPr>
              <w:ind w:hanging="19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bCs/>
                <w:szCs w:val="18"/>
                <w:lang w:eastAsia="pl-PL"/>
              </w:rPr>
              <w:t xml:space="preserve">Wartość brutto </w:t>
            </w:r>
            <w:r w:rsidRPr="00B67D39">
              <w:rPr>
                <w:rFonts w:cstheme="minorHAnsi"/>
                <w:b/>
                <w:bCs/>
                <w:i/>
                <w:szCs w:val="18"/>
                <w:lang w:eastAsia="pl-PL"/>
              </w:rPr>
              <w:t>(zł)</w:t>
            </w:r>
          </w:p>
        </w:tc>
      </w:tr>
      <w:tr w:rsidR="00614106" w:rsidRPr="00B67D39" w14:paraId="0BDC1D4F" w14:textId="77777777" w:rsidTr="00B518E0">
        <w:trPr>
          <w:trHeight w:val="195"/>
        </w:trPr>
        <w:tc>
          <w:tcPr>
            <w:tcW w:w="2020" w:type="dxa"/>
            <w:shd w:val="clear" w:color="auto" w:fill="FFFFFF" w:themeFill="background1"/>
            <w:vAlign w:val="center"/>
            <w:hideMark/>
          </w:tcPr>
          <w:p w14:paraId="7F1553E6" w14:textId="77777777" w:rsidR="00614106" w:rsidRPr="006B49A3" w:rsidRDefault="00614106" w:rsidP="00542E9D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14:paraId="70408E58" w14:textId="77777777" w:rsidR="00614106" w:rsidRPr="006B49A3" w:rsidRDefault="00614106" w:rsidP="00542E9D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77A1C678" w14:textId="77777777" w:rsidR="00614106" w:rsidRPr="006B49A3" w:rsidRDefault="00614106" w:rsidP="00542E9D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14:paraId="1447D738" w14:textId="77777777" w:rsidR="00614106" w:rsidRPr="006B49A3" w:rsidRDefault="00614106" w:rsidP="00542E9D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sz w:val="16"/>
                <w:szCs w:val="16"/>
                <w:lang w:eastAsia="pl-PL"/>
              </w:rPr>
              <w:t>4. (kol. 2 x kol. 3)</w:t>
            </w: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14:paraId="231828EE" w14:textId="77777777" w:rsidR="00614106" w:rsidRPr="006B49A3" w:rsidRDefault="00614106" w:rsidP="00542E9D">
            <w:pPr>
              <w:spacing w:after="0"/>
              <w:ind w:left="-56"/>
              <w:jc w:val="center"/>
              <w:rPr>
                <w:rFonts w:cstheme="minorHAnsi"/>
                <w:bCs/>
                <w:sz w:val="16"/>
                <w:szCs w:val="16"/>
                <w:lang w:eastAsia="pl-PL"/>
              </w:rPr>
            </w:pPr>
          </w:p>
          <w:p w14:paraId="70E70507" w14:textId="77777777" w:rsidR="00614106" w:rsidRPr="006B49A3" w:rsidRDefault="00614106" w:rsidP="00542E9D">
            <w:pPr>
              <w:spacing w:after="0"/>
              <w:ind w:left="-56"/>
              <w:jc w:val="center"/>
              <w:rPr>
                <w:rFonts w:cstheme="minorHAnsi"/>
                <w:bCs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bCs/>
                <w:sz w:val="16"/>
                <w:szCs w:val="16"/>
                <w:lang w:eastAsia="pl-PL"/>
              </w:rPr>
              <w:t>5.</w:t>
            </w:r>
          </w:p>
          <w:p w14:paraId="69B8E430" w14:textId="77777777" w:rsidR="00614106" w:rsidRPr="006B49A3" w:rsidRDefault="00614106" w:rsidP="00542E9D">
            <w:pPr>
              <w:spacing w:after="0"/>
              <w:ind w:left="-56"/>
              <w:jc w:val="center"/>
              <w:rPr>
                <w:rFonts w:cstheme="minorHAns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535" w:type="dxa"/>
            <w:shd w:val="clear" w:color="auto" w:fill="FFFFFF" w:themeFill="background1"/>
            <w:vAlign w:val="center"/>
          </w:tcPr>
          <w:p w14:paraId="7516EF02" w14:textId="77777777" w:rsidR="00614106" w:rsidRPr="006B49A3" w:rsidRDefault="00614106" w:rsidP="00542E9D">
            <w:pPr>
              <w:spacing w:after="0"/>
              <w:ind w:hanging="19"/>
              <w:jc w:val="center"/>
              <w:rPr>
                <w:rFonts w:cstheme="minorHAnsi"/>
                <w:bCs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bCs/>
                <w:sz w:val="16"/>
                <w:szCs w:val="16"/>
                <w:lang w:eastAsia="pl-PL"/>
              </w:rPr>
              <w:t>6. (kol.4 + kol.5)</w:t>
            </w:r>
          </w:p>
        </w:tc>
      </w:tr>
      <w:tr w:rsidR="00614106" w:rsidRPr="00B67D39" w14:paraId="12B499A0" w14:textId="77777777" w:rsidTr="00B518E0">
        <w:trPr>
          <w:trHeight w:val="723"/>
        </w:trPr>
        <w:tc>
          <w:tcPr>
            <w:tcW w:w="2020" w:type="dxa"/>
            <w:shd w:val="clear" w:color="auto" w:fill="FFFFFF" w:themeFill="background1"/>
            <w:vAlign w:val="center"/>
          </w:tcPr>
          <w:p w14:paraId="165D23A9" w14:textId="092A9E46" w:rsidR="00614106" w:rsidRPr="00B67D39" w:rsidRDefault="00B518E0" w:rsidP="00542E9D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518E0">
              <w:rPr>
                <w:rFonts w:cstheme="minorHAnsi"/>
                <w:b/>
                <w:szCs w:val="18"/>
              </w:rPr>
              <w:t>Naturalna woda średnio zmineralizowana niegazowana w butelkach typu PET o pojemności 5 litrów</w:t>
            </w:r>
            <w:r>
              <w:rPr>
                <w:rFonts w:cstheme="minorHAnsi"/>
                <w:b/>
                <w:szCs w:val="18"/>
              </w:rPr>
              <w:t>.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14:paraId="0E2DDA92" w14:textId="1FDB912A" w:rsidR="00614106" w:rsidRPr="00B67D39" w:rsidRDefault="00614106" w:rsidP="00542E9D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>
              <w:rPr>
                <w:rFonts w:cstheme="minorHAnsi"/>
                <w:b/>
                <w:szCs w:val="18"/>
                <w:lang w:eastAsia="pl-PL"/>
              </w:rPr>
              <w:t>2</w:t>
            </w:r>
            <w:r w:rsidR="00B518E0">
              <w:rPr>
                <w:rFonts w:cstheme="minorHAnsi"/>
                <w:b/>
                <w:szCs w:val="18"/>
                <w:lang w:eastAsia="pl-PL"/>
              </w:rPr>
              <w:t>2 708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1026D428" w14:textId="77777777" w:rsidR="00614106" w:rsidRPr="00B67D39" w:rsidRDefault="00614106" w:rsidP="00542E9D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14:paraId="3CA5B017" w14:textId="77777777" w:rsidR="00614106" w:rsidRPr="00B67D39" w:rsidRDefault="00614106" w:rsidP="00542E9D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14:paraId="3B61269E" w14:textId="77777777" w:rsidR="00614106" w:rsidRPr="00B67D39" w:rsidRDefault="00614106" w:rsidP="00542E9D">
            <w:pPr>
              <w:ind w:left="-56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  <w:tc>
          <w:tcPr>
            <w:tcW w:w="2535" w:type="dxa"/>
            <w:shd w:val="clear" w:color="auto" w:fill="FFFFFF" w:themeFill="background1"/>
            <w:vAlign w:val="center"/>
          </w:tcPr>
          <w:p w14:paraId="19134116" w14:textId="77777777" w:rsidR="00614106" w:rsidRPr="00B67D39" w:rsidRDefault="00614106" w:rsidP="00542E9D">
            <w:pPr>
              <w:ind w:hanging="19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</w:tr>
      <w:tr w:rsidR="00614106" w:rsidRPr="00B67D39" w14:paraId="63DB01A7" w14:textId="77777777" w:rsidTr="00542E9D">
        <w:trPr>
          <w:trHeight w:val="419"/>
        </w:trPr>
        <w:tc>
          <w:tcPr>
            <w:tcW w:w="4342" w:type="dxa"/>
            <w:gridSpan w:val="3"/>
            <w:shd w:val="clear" w:color="auto" w:fill="FFFFFF" w:themeFill="background1"/>
            <w:vAlign w:val="center"/>
          </w:tcPr>
          <w:p w14:paraId="35763E2E" w14:textId="77777777" w:rsidR="00614106" w:rsidRPr="00B67D39" w:rsidRDefault="00614106" w:rsidP="00542E9D">
            <w:pPr>
              <w:spacing w:before="100" w:beforeAutospacing="1" w:after="100" w:afterAutospacing="1"/>
              <w:ind w:hanging="50"/>
              <w:jc w:val="right"/>
              <w:rPr>
                <w:rFonts w:cs="Calibri"/>
                <w:b/>
                <w:szCs w:val="18"/>
                <w:lang w:eastAsia="pl-PL"/>
              </w:rPr>
            </w:pPr>
            <w:r>
              <w:rPr>
                <w:rFonts w:cs="Calibri"/>
                <w:b/>
                <w:szCs w:val="18"/>
                <w:lang w:eastAsia="pl-PL"/>
              </w:rPr>
              <w:t xml:space="preserve">CENA OFERTY </w:t>
            </w: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14:paraId="143C4740" w14:textId="77777777" w:rsidR="00614106" w:rsidRPr="00B67D39" w:rsidRDefault="00614106" w:rsidP="00542E9D">
            <w:pPr>
              <w:spacing w:before="100" w:beforeAutospacing="1" w:after="100" w:afterAutospacing="1"/>
              <w:ind w:hanging="50"/>
              <w:jc w:val="right"/>
              <w:rPr>
                <w:rFonts w:cs="Calibri"/>
                <w:b/>
                <w:szCs w:val="18"/>
                <w:lang w:eastAsia="pl-PL"/>
              </w:rPr>
            </w:pP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14:paraId="6786223D" w14:textId="77777777" w:rsidR="00614106" w:rsidRPr="00B67D39" w:rsidRDefault="00614106" w:rsidP="00542E9D">
            <w:pPr>
              <w:spacing w:before="100" w:beforeAutospacing="1" w:after="100" w:afterAutospacing="1"/>
              <w:ind w:hanging="50"/>
              <w:jc w:val="right"/>
              <w:rPr>
                <w:rFonts w:cs="Calibri"/>
                <w:b/>
                <w:szCs w:val="18"/>
                <w:lang w:eastAsia="pl-PL"/>
              </w:rPr>
            </w:pPr>
          </w:p>
        </w:tc>
        <w:tc>
          <w:tcPr>
            <w:tcW w:w="2535" w:type="dxa"/>
            <w:shd w:val="clear" w:color="auto" w:fill="FFFFFF" w:themeFill="background1"/>
            <w:vAlign w:val="bottom"/>
          </w:tcPr>
          <w:p w14:paraId="1FDC5CA6" w14:textId="77777777" w:rsidR="00614106" w:rsidRPr="00B67D39" w:rsidRDefault="00614106" w:rsidP="00542E9D">
            <w:pPr>
              <w:spacing w:before="100" w:beforeAutospacing="1" w:after="100" w:afterAutospacing="1"/>
              <w:jc w:val="right"/>
              <w:rPr>
                <w:rFonts w:cs="Calibri"/>
                <w:b/>
                <w:szCs w:val="18"/>
                <w:lang w:eastAsia="pl-PL"/>
              </w:rPr>
            </w:pPr>
          </w:p>
        </w:tc>
      </w:tr>
    </w:tbl>
    <w:p w14:paraId="7EC7152E" w14:textId="77777777" w:rsidR="006024F2" w:rsidRDefault="006024F2" w:rsidP="005C4A1C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4DEB583A" w14:textId="251E484B" w:rsidR="00172100" w:rsidRDefault="00172100" w:rsidP="00172100">
      <w:pPr>
        <w:pStyle w:val="Akapitzlist"/>
        <w:shd w:val="clear" w:color="auto" w:fill="D9D9D9" w:themeFill="background1" w:themeFillShade="D9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Część 2: </w:t>
      </w:r>
      <w:r w:rsidR="00B518E0" w:rsidRPr="00B518E0">
        <w:rPr>
          <w:rFonts w:cstheme="minorHAnsi"/>
          <w:b/>
          <w:szCs w:val="18"/>
        </w:rPr>
        <w:t>Zakup wody mineralnej dla pracowników PGED O/Lublin</w:t>
      </w:r>
      <w:r w:rsidRPr="008863B7">
        <w:rPr>
          <w:rFonts w:cstheme="minorHAnsi"/>
          <w:b/>
          <w:szCs w:val="18"/>
        </w:rPr>
        <w:t>.</w:t>
      </w:r>
    </w:p>
    <w:p w14:paraId="58A48921" w14:textId="77777777" w:rsidR="00172100" w:rsidRDefault="00172100" w:rsidP="00172100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4BC436ED" w14:textId="77777777" w:rsidR="006024F2" w:rsidRDefault="006024F2" w:rsidP="006024F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698D7FFF" w14:textId="77777777" w:rsidR="006024F2" w:rsidRDefault="006024F2" w:rsidP="006024F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747446CE" w14:textId="77777777" w:rsidR="006024F2" w:rsidRPr="00B67D39" w:rsidRDefault="006024F2" w:rsidP="006024F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2BCD3FA1" w14:textId="77777777" w:rsidR="006024F2" w:rsidRDefault="006024F2" w:rsidP="006024F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7C0EC173" w14:textId="77777777" w:rsidR="006024F2" w:rsidRPr="00B67D39" w:rsidRDefault="006024F2" w:rsidP="006024F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5D20614C" w14:textId="77777777" w:rsidR="006024F2" w:rsidRDefault="006024F2" w:rsidP="006024F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7B72D2FA" w14:textId="0876546A" w:rsidR="00172100" w:rsidRDefault="00172100" w:rsidP="00172100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4E1BCE93" w14:textId="77777777" w:rsidR="00614106" w:rsidRPr="00B67D39" w:rsidRDefault="00614106" w:rsidP="00614106">
      <w:pPr>
        <w:spacing w:before="100" w:beforeAutospacing="1" w:after="100" w:afterAutospacing="1"/>
        <w:ind w:left="426"/>
        <w:jc w:val="both"/>
        <w:rPr>
          <w:rFonts w:cstheme="minorHAnsi"/>
          <w:szCs w:val="18"/>
        </w:rPr>
      </w:pPr>
      <w:r w:rsidRPr="00B67D39">
        <w:rPr>
          <w:rFonts w:cstheme="minorHAnsi"/>
          <w:szCs w:val="18"/>
        </w:rPr>
        <w:t>Na łączną cenę przedmiotu Zakupu składają się ceny jednostkowe przedstawione w poniższej:</w:t>
      </w:r>
    </w:p>
    <w:tbl>
      <w:tblPr>
        <w:tblW w:w="949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0"/>
        <w:gridCol w:w="956"/>
        <w:gridCol w:w="1366"/>
        <w:gridCol w:w="1469"/>
        <w:gridCol w:w="1151"/>
        <w:gridCol w:w="2535"/>
      </w:tblGrid>
      <w:tr w:rsidR="00B518E0" w:rsidRPr="00B67D39" w14:paraId="35291040" w14:textId="77777777" w:rsidTr="00974879">
        <w:trPr>
          <w:trHeight w:val="723"/>
        </w:trPr>
        <w:tc>
          <w:tcPr>
            <w:tcW w:w="2020" w:type="dxa"/>
            <w:shd w:val="clear" w:color="auto" w:fill="FFFFFF" w:themeFill="background1"/>
            <w:vAlign w:val="center"/>
            <w:hideMark/>
          </w:tcPr>
          <w:p w14:paraId="357F96CF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>Przedmiot</w:t>
            </w:r>
          </w:p>
          <w:p w14:paraId="7AC95864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>zakupu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14:paraId="1950E253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>Ilość</w:t>
            </w:r>
            <w:r>
              <w:rPr>
                <w:rFonts w:cstheme="minorHAnsi"/>
                <w:b/>
                <w:szCs w:val="18"/>
                <w:lang w:eastAsia="pl-PL"/>
              </w:rPr>
              <w:t xml:space="preserve"> butelek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4F075681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 xml:space="preserve">Cena jednostkowa netto </w:t>
            </w:r>
            <w:r w:rsidRPr="00B67D39">
              <w:rPr>
                <w:rFonts w:cstheme="minorHAnsi"/>
                <w:b/>
                <w:i/>
                <w:szCs w:val="18"/>
                <w:lang w:eastAsia="pl-PL"/>
              </w:rPr>
              <w:t>(zł)</w:t>
            </w: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14:paraId="678E7039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>Wartość netto</w:t>
            </w:r>
          </w:p>
          <w:p w14:paraId="5E7420FC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i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i/>
                <w:szCs w:val="18"/>
                <w:lang w:eastAsia="pl-PL"/>
              </w:rPr>
              <w:t>(zł)</w:t>
            </w: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14:paraId="28223B11" w14:textId="77777777" w:rsidR="00B518E0" w:rsidRPr="00B67D39" w:rsidRDefault="00B518E0" w:rsidP="00974879">
            <w:pPr>
              <w:ind w:left="-56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bCs/>
                <w:szCs w:val="18"/>
                <w:lang w:eastAsia="pl-PL"/>
              </w:rPr>
              <w:t>Podatek VAT</w:t>
            </w:r>
          </w:p>
          <w:p w14:paraId="4440B4A5" w14:textId="77777777" w:rsidR="00B518E0" w:rsidRPr="00B67D39" w:rsidRDefault="00B518E0" w:rsidP="00974879">
            <w:pPr>
              <w:ind w:left="-56"/>
              <w:jc w:val="center"/>
              <w:rPr>
                <w:rFonts w:cstheme="minorHAnsi"/>
                <w:b/>
                <w:bCs/>
                <w:i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bCs/>
                <w:i/>
                <w:szCs w:val="18"/>
                <w:lang w:eastAsia="pl-PL"/>
              </w:rPr>
              <w:t>(%)</w:t>
            </w:r>
          </w:p>
        </w:tc>
        <w:tc>
          <w:tcPr>
            <w:tcW w:w="2535" w:type="dxa"/>
            <w:shd w:val="clear" w:color="auto" w:fill="FFFFFF" w:themeFill="background1"/>
            <w:vAlign w:val="center"/>
          </w:tcPr>
          <w:p w14:paraId="015F03FF" w14:textId="77777777" w:rsidR="00B518E0" w:rsidRPr="00B67D39" w:rsidRDefault="00B518E0" w:rsidP="00974879">
            <w:pPr>
              <w:ind w:hanging="19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bCs/>
                <w:szCs w:val="18"/>
                <w:lang w:eastAsia="pl-PL"/>
              </w:rPr>
              <w:t xml:space="preserve">Wartość brutto </w:t>
            </w:r>
            <w:r w:rsidRPr="00B67D39">
              <w:rPr>
                <w:rFonts w:cstheme="minorHAnsi"/>
                <w:b/>
                <w:bCs/>
                <w:i/>
                <w:szCs w:val="18"/>
                <w:lang w:eastAsia="pl-PL"/>
              </w:rPr>
              <w:t>(zł)</w:t>
            </w:r>
          </w:p>
        </w:tc>
      </w:tr>
      <w:tr w:rsidR="00B518E0" w:rsidRPr="006B49A3" w14:paraId="3BEE7E43" w14:textId="77777777" w:rsidTr="00974879">
        <w:trPr>
          <w:trHeight w:val="195"/>
        </w:trPr>
        <w:tc>
          <w:tcPr>
            <w:tcW w:w="2020" w:type="dxa"/>
            <w:shd w:val="clear" w:color="auto" w:fill="FFFFFF" w:themeFill="background1"/>
            <w:vAlign w:val="center"/>
            <w:hideMark/>
          </w:tcPr>
          <w:p w14:paraId="03612D17" w14:textId="77777777" w:rsidR="00B518E0" w:rsidRPr="006B49A3" w:rsidRDefault="00B518E0" w:rsidP="00974879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14:paraId="420B6F0F" w14:textId="77777777" w:rsidR="00B518E0" w:rsidRPr="006B49A3" w:rsidRDefault="00B518E0" w:rsidP="00974879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4BB06E46" w14:textId="77777777" w:rsidR="00B518E0" w:rsidRPr="006B49A3" w:rsidRDefault="00B518E0" w:rsidP="00974879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14:paraId="4A835117" w14:textId="77777777" w:rsidR="00B518E0" w:rsidRPr="006B49A3" w:rsidRDefault="00B518E0" w:rsidP="00974879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sz w:val="16"/>
                <w:szCs w:val="16"/>
                <w:lang w:eastAsia="pl-PL"/>
              </w:rPr>
              <w:t>4. (kol. 2 x kol. 3)</w:t>
            </w: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14:paraId="2ACABB25" w14:textId="77777777" w:rsidR="00B518E0" w:rsidRPr="006B49A3" w:rsidRDefault="00B518E0" w:rsidP="00974879">
            <w:pPr>
              <w:spacing w:after="0"/>
              <w:ind w:left="-56"/>
              <w:jc w:val="center"/>
              <w:rPr>
                <w:rFonts w:cstheme="minorHAnsi"/>
                <w:bCs/>
                <w:sz w:val="16"/>
                <w:szCs w:val="16"/>
                <w:lang w:eastAsia="pl-PL"/>
              </w:rPr>
            </w:pPr>
          </w:p>
          <w:p w14:paraId="3E7A4179" w14:textId="77777777" w:rsidR="00B518E0" w:rsidRPr="006B49A3" w:rsidRDefault="00B518E0" w:rsidP="00974879">
            <w:pPr>
              <w:spacing w:after="0"/>
              <w:ind w:left="-56"/>
              <w:jc w:val="center"/>
              <w:rPr>
                <w:rFonts w:cstheme="minorHAnsi"/>
                <w:bCs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bCs/>
                <w:sz w:val="16"/>
                <w:szCs w:val="16"/>
                <w:lang w:eastAsia="pl-PL"/>
              </w:rPr>
              <w:t>5.</w:t>
            </w:r>
          </w:p>
          <w:p w14:paraId="732EA049" w14:textId="77777777" w:rsidR="00B518E0" w:rsidRPr="006B49A3" w:rsidRDefault="00B518E0" w:rsidP="00974879">
            <w:pPr>
              <w:spacing w:after="0"/>
              <w:ind w:left="-56"/>
              <w:jc w:val="center"/>
              <w:rPr>
                <w:rFonts w:cstheme="minorHAns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535" w:type="dxa"/>
            <w:shd w:val="clear" w:color="auto" w:fill="FFFFFF" w:themeFill="background1"/>
            <w:vAlign w:val="center"/>
          </w:tcPr>
          <w:p w14:paraId="5EC80ED9" w14:textId="77777777" w:rsidR="00B518E0" w:rsidRPr="006B49A3" w:rsidRDefault="00B518E0" w:rsidP="00974879">
            <w:pPr>
              <w:spacing w:after="0"/>
              <w:ind w:hanging="19"/>
              <w:jc w:val="center"/>
              <w:rPr>
                <w:rFonts w:cstheme="minorHAnsi"/>
                <w:bCs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bCs/>
                <w:sz w:val="16"/>
                <w:szCs w:val="16"/>
                <w:lang w:eastAsia="pl-PL"/>
              </w:rPr>
              <w:t>6. (kol.4 + kol.5)</w:t>
            </w:r>
          </w:p>
        </w:tc>
      </w:tr>
      <w:tr w:rsidR="00B518E0" w:rsidRPr="00B67D39" w14:paraId="445749AC" w14:textId="77777777" w:rsidTr="00974879">
        <w:trPr>
          <w:trHeight w:val="723"/>
        </w:trPr>
        <w:tc>
          <w:tcPr>
            <w:tcW w:w="2020" w:type="dxa"/>
            <w:shd w:val="clear" w:color="auto" w:fill="FFFFFF" w:themeFill="background1"/>
            <w:vAlign w:val="center"/>
          </w:tcPr>
          <w:p w14:paraId="476EAB9A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518E0">
              <w:rPr>
                <w:rFonts w:cstheme="minorHAnsi"/>
                <w:b/>
                <w:szCs w:val="18"/>
              </w:rPr>
              <w:t>Naturalna woda średnio zmineralizowana niegazowana w butelkach typu PET o pojemności 5 litrów</w:t>
            </w:r>
            <w:r>
              <w:rPr>
                <w:rFonts w:cstheme="minorHAnsi"/>
                <w:b/>
                <w:szCs w:val="18"/>
              </w:rPr>
              <w:t>.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14:paraId="7BBA15EC" w14:textId="5957C598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>
              <w:rPr>
                <w:rFonts w:cstheme="minorHAnsi"/>
                <w:b/>
                <w:szCs w:val="18"/>
                <w:lang w:eastAsia="pl-PL"/>
              </w:rPr>
              <w:t>25 811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2CE7FCEA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14:paraId="5ADE725A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14:paraId="22D5BC44" w14:textId="77777777" w:rsidR="00B518E0" w:rsidRPr="00B67D39" w:rsidRDefault="00B518E0" w:rsidP="00974879">
            <w:pPr>
              <w:ind w:left="-56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  <w:tc>
          <w:tcPr>
            <w:tcW w:w="2535" w:type="dxa"/>
            <w:shd w:val="clear" w:color="auto" w:fill="FFFFFF" w:themeFill="background1"/>
            <w:vAlign w:val="center"/>
          </w:tcPr>
          <w:p w14:paraId="7CA440CF" w14:textId="77777777" w:rsidR="00B518E0" w:rsidRPr="00B67D39" w:rsidRDefault="00B518E0" w:rsidP="00974879">
            <w:pPr>
              <w:ind w:hanging="19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</w:tr>
      <w:tr w:rsidR="00B518E0" w:rsidRPr="00B67D39" w14:paraId="2AE5BF07" w14:textId="77777777" w:rsidTr="00974879">
        <w:trPr>
          <w:trHeight w:val="419"/>
        </w:trPr>
        <w:tc>
          <w:tcPr>
            <w:tcW w:w="4342" w:type="dxa"/>
            <w:gridSpan w:val="3"/>
            <w:shd w:val="clear" w:color="auto" w:fill="FFFFFF" w:themeFill="background1"/>
            <w:vAlign w:val="center"/>
          </w:tcPr>
          <w:p w14:paraId="63B22AB7" w14:textId="77777777" w:rsidR="00B518E0" w:rsidRPr="00B67D39" w:rsidRDefault="00B518E0" w:rsidP="00974879">
            <w:pPr>
              <w:spacing w:before="100" w:beforeAutospacing="1" w:after="100" w:afterAutospacing="1"/>
              <w:ind w:hanging="50"/>
              <w:jc w:val="right"/>
              <w:rPr>
                <w:rFonts w:cs="Calibri"/>
                <w:b/>
                <w:szCs w:val="18"/>
                <w:lang w:eastAsia="pl-PL"/>
              </w:rPr>
            </w:pPr>
            <w:r>
              <w:rPr>
                <w:rFonts w:cs="Calibri"/>
                <w:b/>
                <w:szCs w:val="18"/>
                <w:lang w:eastAsia="pl-PL"/>
              </w:rPr>
              <w:t xml:space="preserve">CENA OFERTY </w:t>
            </w: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14:paraId="451DA983" w14:textId="77777777" w:rsidR="00B518E0" w:rsidRPr="00B67D39" w:rsidRDefault="00B518E0" w:rsidP="00974879">
            <w:pPr>
              <w:spacing w:before="100" w:beforeAutospacing="1" w:after="100" w:afterAutospacing="1"/>
              <w:ind w:hanging="50"/>
              <w:jc w:val="right"/>
              <w:rPr>
                <w:rFonts w:cs="Calibri"/>
                <w:b/>
                <w:szCs w:val="18"/>
                <w:lang w:eastAsia="pl-PL"/>
              </w:rPr>
            </w:pP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14:paraId="1DFCEA2C" w14:textId="77777777" w:rsidR="00B518E0" w:rsidRPr="00B67D39" w:rsidRDefault="00B518E0" w:rsidP="00974879">
            <w:pPr>
              <w:spacing w:before="100" w:beforeAutospacing="1" w:after="100" w:afterAutospacing="1"/>
              <w:ind w:hanging="50"/>
              <w:jc w:val="right"/>
              <w:rPr>
                <w:rFonts w:cs="Calibri"/>
                <w:b/>
                <w:szCs w:val="18"/>
                <w:lang w:eastAsia="pl-PL"/>
              </w:rPr>
            </w:pPr>
          </w:p>
        </w:tc>
        <w:tc>
          <w:tcPr>
            <w:tcW w:w="2535" w:type="dxa"/>
            <w:shd w:val="clear" w:color="auto" w:fill="FFFFFF" w:themeFill="background1"/>
            <w:vAlign w:val="bottom"/>
          </w:tcPr>
          <w:p w14:paraId="0AB05CD3" w14:textId="77777777" w:rsidR="00B518E0" w:rsidRPr="00B67D39" w:rsidRDefault="00B518E0" w:rsidP="00974879">
            <w:pPr>
              <w:spacing w:before="100" w:beforeAutospacing="1" w:after="100" w:afterAutospacing="1"/>
              <w:jc w:val="right"/>
              <w:rPr>
                <w:rFonts w:cs="Calibri"/>
                <w:b/>
                <w:szCs w:val="18"/>
                <w:lang w:eastAsia="pl-PL"/>
              </w:rPr>
            </w:pPr>
          </w:p>
        </w:tc>
      </w:tr>
    </w:tbl>
    <w:p w14:paraId="4F821EFB" w14:textId="77777777" w:rsidR="00172100" w:rsidRDefault="00172100" w:rsidP="005C4A1C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150E2DA3" w14:textId="27F69C4F" w:rsidR="00172100" w:rsidRDefault="00172100" w:rsidP="00172100">
      <w:pPr>
        <w:pStyle w:val="Akapitzlist"/>
        <w:shd w:val="clear" w:color="auto" w:fill="D9D9D9" w:themeFill="background1" w:themeFillShade="D9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Część 3: </w:t>
      </w:r>
      <w:r w:rsidR="00691886" w:rsidRPr="00691886">
        <w:rPr>
          <w:rFonts w:cstheme="minorHAnsi"/>
          <w:b/>
          <w:szCs w:val="18"/>
        </w:rPr>
        <w:t>Zakup wody mineralnej dla pracowników PGED O/Łódź</w:t>
      </w:r>
      <w:r w:rsidRPr="008863B7">
        <w:rPr>
          <w:rFonts w:cstheme="minorHAnsi"/>
          <w:b/>
          <w:szCs w:val="18"/>
        </w:rPr>
        <w:t>.</w:t>
      </w:r>
    </w:p>
    <w:p w14:paraId="00B24B01" w14:textId="77777777" w:rsidR="00B518E0" w:rsidRDefault="00B518E0" w:rsidP="006024F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7713DCAD" w14:textId="77777777" w:rsidR="00B518E0" w:rsidRDefault="00B518E0" w:rsidP="006024F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5E4C4576" w14:textId="52F40941" w:rsidR="006024F2" w:rsidRDefault="006024F2" w:rsidP="006024F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2F11ABFD" w14:textId="77777777" w:rsidR="006024F2" w:rsidRPr="00B67D39" w:rsidRDefault="006024F2" w:rsidP="006024F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53FFE6DF" w14:textId="77777777" w:rsidR="006024F2" w:rsidRDefault="006024F2" w:rsidP="006024F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1B48CA50" w14:textId="77777777" w:rsidR="006024F2" w:rsidRPr="00B67D39" w:rsidRDefault="006024F2" w:rsidP="006024F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5286159C" w14:textId="77777777" w:rsidR="006024F2" w:rsidRDefault="006024F2" w:rsidP="006024F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76CB6017" w14:textId="325F17A2" w:rsidR="00172100" w:rsidRDefault="00172100" w:rsidP="00172100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3F0F3BE9" w14:textId="77777777" w:rsidR="00614106" w:rsidRPr="00B67D39" w:rsidRDefault="00614106" w:rsidP="00614106">
      <w:pPr>
        <w:spacing w:before="100" w:beforeAutospacing="1" w:after="100" w:afterAutospacing="1"/>
        <w:ind w:left="426"/>
        <w:jc w:val="both"/>
        <w:rPr>
          <w:rFonts w:cstheme="minorHAnsi"/>
          <w:szCs w:val="18"/>
        </w:rPr>
      </w:pPr>
      <w:r w:rsidRPr="00B67D39">
        <w:rPr>
          <w:rFonts w:cstheme="minorHAnsi"/>
          <w:szCs w:val="18"/>
        </w:rPr>
        <w:t>Na łączną cenę przedmiotu Zakupu składają się ceny jednostkowe przedstawione w poniższej:</w:t>
      </w:r>
    </w:p>
    <w:tbl>
      <w:tblPr>
        <w:tblW w:w="949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0"/>
        <w:gridCol w:w="956"/>
        <w:gridCol w:w="1366"/>
        <w:gridCol w:w="1469"/>
        <w:gridCol w:w="1151"/>
        <w:gridCol w:w="2535"/>
      </w:tblGrid>
      <w:tr w:rsidR="00B518E0" w:rsidRPr="00B67D39" w14:paraId="2C996914" w14:textId="77777777" w:rsidTr="00974879">
        <w:trPr>
          <w:trHeight w:val="723"/>
        </w:trPr>
        <w:tc>
          <w:tcPr>
            <w:tcW w:w="2020" w:type="dxa"/>
            <w:shd w:val="clear" w:color="auto" w:fill="FFFFFF" w:themeFill="background1"/>
            <w:vAlign w:val="center"/>
            <w:hideMark/>
          </w:tcPr>
          <w:p w14:paraId="2E542E6E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>Przedmiot</w:t>
            </w:r>
          </w:p>
          <w:p w14:paraId="6E85FEFC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>zakupu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14:paraId="2593FF43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>Ilość</w:t>
            </w:r>
            <w:r>
              <w:rPr>
                <w:rFonts w:cstheme="minorHAnsi"/>
                <w:b/>
                <w:szCs w:val="18"/>
                <w:lang w:eastAsia="pl-PL"/>
              </w:rPr>
              <w:t xml:space="preserve"> butelek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39B46E9A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 xml:space="preserve">Cena jednostkowa netto </w:t>
            </w:r>
            <w:r w:rsidRPr="00B67D39">
              <w:rPr>
                <w:rFonts w:cstheme="minorHAnsi"/>
                <w:b/>
                <w:i/>
                <w:szCs w:val="18"/>
                <w:lang w:eastAsia="pl-PL"/>
              </w:rPr>
              <w:t>(zł)</w:t>
            </w: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14:paraId="5A03EBCD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>Wartość netto</w:t>
            </w:r>
          </w:p>
          <w:p w14:paraId="6379F9DA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i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i/>
                <w:szCs w:val="18"/>
                <w:lang w:eastAsia="pl-PL"/>
              </w:rPr>
              <w:t>(zł)</w:t>
            </w: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14:paraId="59730CFD" w14:textId="77777777" w:rsidR="00B518E0" w:rsidRPr="00B67D39" w:rsidRDefault="00B518E0" w:rsidP="00974879">
            <w:pPr>
              <w:ind w:left="-56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bCs/>
                <w:szCs w:val="18"/>
                <w:lang w:eastAsia="pl-PL"/>
              </w:rPr>
              <w:t>Podatek VAT</w:t>
            </w:r>
          </w:p>
          <w:p w14:paraId="2DC63C39" w14:textId="77777777" w:rsidR="00B518E0" w:rsidRPr="00B67D39" w:rsidRDefault="00B518E0" w:rsidP="00974879">
            <w:pPr>
              <w:ind w:left="-56"/>
              <w:jc w:val="center"/>
              <w:rPr>
                <w:rFonts w:cstheme="minorHAnsi"/>
                <w:b/>
                <w:bCs/>
                <w:i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bCs/>
                <w:i/>
                <w:szCs w:val="18"/>
                <w:lang w:eastAsia="pl-PL"/>
              </w:rPr>
              <w:t>(%)</w:t>
            </w:r>
          </w:p>
        </w:tc>
        <w:tc>
          <w:tcPr>
            <w:tcW w:w="2535" w:type="dxa"/>
            <w:shd w:val="clear" w:color="auto" w:fill="FFFFFF" w:themeFill="background1"/>
            <w:vAlign w:val="center"/>
          </w:tcPr>
          <w:p w14:paraId="29012948" w14:textId="77777777" w:rsidR="00B518E0" w:rsidRPr="00B67D39" w:rsidRDefault="00B518E0" w:rsidP="00974879">
            <w:pPr>
              <w:ind w:hanging="19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bCs/>
                <w:szCs w:val="18"/>
                <w:lang w:eastAsia="pl-PL"/>
              </w:rPr>
              <w:t xml:space="preserve">Wartość brutto </w:t>
            </w:r>
            <w:r w:rsidRPr="00B67D39">
              <w:rPr>
                <w:rFonts w:cstheme="minorHAnsi"/>
                <w:b/>
                <w:bCs/>
                <w:i/>
                <w:szCs w:val="18"/>
                <w:lang w:eastAsia="pl-PL"/>
              </w:rPr>
              <w:t>(zł)</w:t>
            </w:r>
          </w:p>
        </w:tc>
      </w:tr>
      <w:tr w:rsidR="00B518E0" w:rsidRPr="006B49A3" w14:paraId="5BE05EA9" w14:textId="77777777" w:rsidTr="00974879">
        <w:trPr>
          <w:trHeight w:val="195"/>
        </w:trPr>
        <w:tc>
          <w:tcPr>
            <w:tcW w:w="2020" w:type="dxa"/>
            <w:shd w:val="clear" w:color="auto" w:fill="FFFFFF" w:themeFill="background1"/>
            <w:vAlign w:val="center"/>
            <w:hideMark/>
          </w:tcPr>
          <w:p w14:paraId="1460E768" w14:textId="77777777" w:rsidR="00B518E0" w:rsidRPr="006B49A3" w:rsidRDefault="00B518E0" w:rsidP="00974879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14:paraId="649A2AAA" w14:textId="77777777" w:rsidR="00B518E0" w:rsidRPr="006B49A3" w:rsidRDefault="00B518E0" w:rsidP="00974879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0963AA35" w14:textId="77777777" w:rsidR="00B518E0" w:rsidRPr="006B49A3" w:rsidRDefault="00B518E0" w:rsidP="00974879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14:paraId="4F855CB0" w14:textId="77777777" w:rsidR="00B518E0" w:rsidRPr="006B49A3" w:rsidRDefault="00B518E0" w:rsidP="00974879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sz w:val="16"/>
                <w:szCs w:val="16"/>
                <w:lang w:eastAsia="pl-PL"/>
              </w:rPr>
              <w:t>4. (kol. 2 x kol. 3)</w:t>
            </w: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14:paraId="4A41B6EF" w14:textId="77777777" w:rsidR="00B518E0" w:rsidRPr="006B49A3" w:rsidRDefault="00B518E0" w:rsidP="00974879">
            <w:pPr>
              <w:spacing w:after="0"/>
              <w:ind w:left="-56"/>
              <w:jc w:val="center"/>
              <w:rPr>
                <w:rFonts w:cstheme="minorHAnsi"/>
                <w:bCs/>
                <w:sz w:val="16"/>
                <w:szCs w:val="16"/>
                <w:lang w:eastAsia="pl-PL"/>
              </w:rPr>
            </w:pPr>
          </w:p>
          <w:p w14:paraId="5613D759" w14:textId="77777777" w:rsidR="00B518E0" w:rsidRPr="006B49A3" w:rsidRDefault="00B518E0" w:rsidP="00974879">
            <w:pPr>
              <w:spacing w:after="0"/>
              <w:ind w:left="-56"/>
              <w:jc w:val="center"/>
              <w:rPr>
                <w:rFonts w:cstheme="minorHAnsi"/>
                <w:bCs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bCs/>
                <w:sz w:val="16"/>
                <w:szCs w:val="16"/>
                <w:lang w:eastAsia="pl-PL"/>
              </w:rPr>
              <w:t>5.</w:t>
            </w:r>
          </w:p>
          <w:p w14:paraId="52395A15" w14:textId="77777777" w:rsidR="00B518E0" w:rsidRPr="006B49A3" w:rsidRDefault="00B518E0" w:rsidP="00974879">
            <w:pPr>
              <w:spacing w:after="0"/>
              <w:ind w:left="-56"/>
              <w:jc w:val="center"/>
              <w:rPr>
                <w:rFonts w:cstheme="minorHAns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535" w:type="dxa"/>
            <w:shd w:val="clear" w:color="auto" w:fill="FFFFFF" w:themeFill="background1"/>
            <w:vAlign w:val="center"/>
          </w:tcPr>
          <w:p w14:paraId="7D41AEEB" w14:textId="77777777" w:rsidR="00B518E0" w:rsidRPr="006B49A3" w:rsidRDefault="00B518E0" w:rsidP="00974879">
            <w:pPr>
              <w:spacing w:after="0"/>
              <w:ind w:hanging="19"/>
              <w:jc w:val="center"/>
              <w:rPr>
                <w:rFonts w:cstheme="minorHAnsi"/>
                <w:bCs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bCs/>
                <w:sz w:val="16"/>
                <w:szCs w:val="16"/>
                <w:lang w:eastAsia="pl-PL"/>
              </w:rPr>
              <w:t>6. (kol.4 + kol.5)</w:t>
            </w:r>
          </w:p>
        </w:tc>
      </w:tr>
      <w:tr w:rsidR="00B518E0" w:rsidRPr="00B67D39" w14:paraId="207A1BC5" w14:textId="77777777" w:rsidTr="00974879">
        <w:trPr>
          <w:trHeight w:val="723"/>
        </w:trPr>
        <w:tc>
          <w:tcPr>
            <w:tcW w:w="2020" w:type="dxa"/>
            <w:shd w:val="clear" w:color="auto" w:fill="FFFFFF" w:themeFill="background1"/>
            <w:vAlign w:val="center"/>
          </w:tcPr>
          <w:p w14:paraId="499C6BCF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518E0">
              <w:rPr>
                <w:rFonts w:cstheme="minorHAnsi"/>
                <w:b/>
                <w:szCs w:val="18"/>
              </w:rPr>
              <w:t>Naturalna woda średnio zmineralizowana niegazowana w butelkach typu PET o pojemności 5 litrów</w:t>
            </w:r>
            <w:r>
              <w:rPr>
                <w:rFonts w:cstheme="minorHAnsi"/>
                <w:b/>
                <w:szCs w:val="18"/>
              </w:rPr>
              <w:t>.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14:paraId="10E0CC0E" w14:textId="54254D90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>
              <w:rPr>
                <w:rFonts w:cstheme="minorHAnsi"/>
                <w:b/>
                <w:szCs w:val="18"/>
                <w:lang w:eastAsia="pl-PL"/>
              </w:rPr>
              <w:t>2</w:t>
            </w:r>
            <w:r w:rsidR="00691886">
              <w:rPr>
                <w:rFonts w:cstheme="minorHAnsi"/>
                <w:b/>
                <w:szCs w:val="18"/>
                <w:lang w:eastAsia="pl-PL"/>
              </w:rPr>
              <w:t>0 000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1B00DF20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14:paraId="0B7C7E48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14:paraId="420557B7" w14:textId="77777777" w:rsidR="00B518E0" w:rsidRPr="00B67D39" w:rsidRDefault="00B518E0" w:rsidP="00974879">
            <w:pPr>
              <w:ind w:left="-56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  <w:tc>
          <w:tcPr>
            <w:tcW w:w="2535" w:type="dxa"/>
            <w:shd w:val="clear" w:color="auto" w:fill="FFFFFF" w:themeFill="background1"/>
            <w:vAlign w:val="center"/>
          </w:tcPr>
          <w:p w14:paraId="6202CCDD" w14:textId="77777777" w:rsidR="00B518E0" w:rsidRPr="00B67D39" w:rsidRDefault="00B518E0" w:rsidP="00974879">
            <w:pPr>
              <w:ind w:hanging="19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</w:tr>
      <w:tr w:rsidR="00B518E0" w:rsidRPr="00B67D39" w14:paraId="3BA6BF16" w14:textId="77777777" w:rsidTr="00974879">
        <w:trPr>
          <w:trHeight w:val="419"/>
        </w:trPr>
        <w:tc>
          <w:tcPr>
            <w:tcW w:w="4342" w:type="dxa"/>
            <w:gridSpan w:val="3"/>
            <w:shd w:val="clear" w:color="auto" w:fill="FFFFFF" w:themeFill="background1"/>
            <w:vAlign w:val="center"/>
          </w:tcPr>
          <w:p w14:paraId="0788141C" w14:textId="77777777" w:rsidR="00B518E0" w:rsidRPr="00B67D39" w:rsidRDefault="00B518E0" w:rsidP="00974879">
            <w:pPr>
              <w:spacing w:before="100" w:beforeAutospacing="1" w:after="100" w:afterAutospacing="1"/>
              <w:ind w:hanging="50"/>
              <w:jc w:val="right"/>
              <w:rPr>
                <w:rFonts w:cs="Calibri"/>
                <w:b/>
                <w:szCs w:val="18"/>
                <w:lang w:eastAsia="pl-PL"/>
              </w:rPr>
            </w:pPr>
            <w:r>
              <w:rPr>
                <w:rFonts w:cs="Calibri"/>
                <w:b/>
                <w:szCs w:val="18"/>
                <w:lang w:eastAsia="pl-PL"/>
              </w:rPr>
              <w:t xml:space="preserve">CENA OFERTY </w:t>
            </w: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14:paraId="0A782ADA" w14:textId="77777777" w:rsidR="00B518E0" w:rsidRPr="00B67D39" w:rsidRDefault="00B518E0" w:rsidP="00974879">
            <w:pPr>
              <w:spacing w:before="100" w:beforeAutospacing="1" w:after="100" w:afterAutospacing="1"/>
              <w:ind w:hanging="50"/>
              <w:jc w:val="right"/>
              <w:rPr>
                <w:rFonts w:cs="Calibri"/>
                <w:b/>
                <w:szCs w:val="18"/>
                <w:lang w:eastAsia="pl-PL"/>
              </w:rPr>
            </w:pP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14:paraId="3F1094E8" w14:textId="77777777" w:rsidR="00B518E0" w:rsidRPr="00B67D39" w:rsidRDefault="00B518E0" w:rsidP="00974879">
            <w:pPr>
              <w:spacing w:before="100" w:beforeAutospacing="1" w:after="100" w:afterAutospacing="1"/>
              <w:ind w:hanging="50"/>
              <w:jc w:val="right"/>
              <w:rPr>
                <w:rFonts w:cs="Calibri"/>
                <w:b/>
                <w:szCs w:val="18"/>
                <w:lang w:eastAsia="pl-PL"/>
              </w:rPr>
            </w:pPr>
          </w:p>
        </w:tc>
        <w:tc>
          <w:tcPr>
            <w:tcW w:w="2535" w:type="dxa"/>
            <w:shd w:val="clear" w:color="auto" w:fill="FFFFFF" w:themeFill="background1"/>
            <w:vAlign w:val="bottom"/>
          </w:tcPr>
          <w:p w14:paraId="7A2D6C75" w14:textId="77777777" w:rsidR="00B518E0" w:rsidRPr="00B67D39" w:rsidRDefault="00B518E0" w:rsidP="00974879">
            <w:pPr>
              <w:spacing w:before="100" w:beforeAutospacing="1" w:after="100" w:afterAutospacing="1"/>
              <w:jc w:val="right"/>
              <w:rPr>
                <w:rFonts w:cs="Calibri"/>
                <w:b/>
                <w:szCs w:val="18"/>
                <w:lang w:eastAsia="pl-PL"/>
              </w:rPr>
            </w:pPr>
          </w:p>
        </w:tc>
      </w:tr>
    </w:tbl>
    <w:p w14:paraId="0EC8F3B4" w14:textId="77777777" w:rsidR="006024F2" w:rsidRDefault="006024F2" w:rsidP="00172100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5A51F418" w14:textId="77777777" w:rsidR="00172100" w:rsidRDefault="00172100" w:rsidP="005C4A1C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6A6FF444" w14:textId="1875A7E0" w:rsidR="00172100" w:rsidRDefault="00172100" w:rsidP="00172100">
      <w:pPr>
        <w:pStyle w:val="Akapitzlist"/>
        <w:shd w:val="clear" w:color="auto" w:fill="D9D9D9" w:themeFill="background1" w:themeFillShade="D9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Część 4: </w:t>
      </w:r>
      <w:r w:rsidR="004137DC" w:rsidRPr="004137DC">
        <w:rPr>
          <w:rFonts w:cstheme="minorHAnsi"/>
          <w:b/>
          <w:szCs w:val="18"/>
        </w:rPr>
        <w:t>Zakup wody mineralnej dla pracowników PGED O/Rzeszów</w:t>
      </w:r>
      <w:r w:rsidRPr="008863B7">
        <w:rPr>
          <w:rFonts w:cstheme="minorHAnsi"/>
          <w:b/>
          <w:szCs w:val="18"/>
        </w:rPr>
        <w:t>.</w:t>
      </w:r>
    </w:p>
    <w:p w14:paraId="63FAC9D0" w14:textId="77777777" w:rsidR="00172100" w:rsidRDefault="00172100" w:rsidP="00172100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43FC90E8" w14:textId="77777777" w:rsidR="006024F2" w:rsidRDefault="006024F2" w:rsidP="006024F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71BCF490" w14:textId="77777777" w:rsidR="006024F2" w:rsidRDefault="006024F2" w:rsidP="006024F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78FF2C60" w14:textId="77777777" w:rsidR="006024F2" w:rsidRPr="00B67D39" w:rsidRDefault="006024F2" w:rsidP="006024F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70565230" w14:textId="77777777" w:rsidR="006024F2" w:rsidRDefault="006024F2" w:rsidP="006024F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3A9BEA42" w14:textId="77777777" w:rsidR="006024F2" w:rsidRPr="00B67D39" w:rsidRDefault="006024F2" w:rsidP="006024F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0A76B255" w14:textId="77777777" w:rsidR="006024F2" w:rsidRDefault="006024F2" w:rsidP="006024F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3382461F" w14:textId="51D201DB" w:rsidR="00172100" w:rsidRDefault="00172100" w:rsidP="00172100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699FE8C6" w14:textId="77777777" w:rsidR="00614106" w:rsidRPr="00B67D39" w:rsidRDefault="00614106" w:rsidP="00614106">
      <w:pPr>
        <w:spacing w:before="100" w:beforeAutospacing="1" w:after="100" w:afterAutospacing="1"/>
        <w:ind w:left="426"/>
        <w:jc w:val="both"/>
        <w:rPr>
          <w:rFonts w:cstheme="minorHAnsi"/>
          <w:szCs w:val="18"/>
        </w:rPr>
      </w:pPr>
      <w:r w:rsidRPr="00B67D39">
        <w:rPr>
          <w:rFonts w:cstheme="minorHAnsi"/>
          <w:szCs w:val="18"/>
        </w:rPr>
        <w:t>Na łączną cenę przedmiotu Zakupu składają się ceny jednostkowe przedstawione w poniższej:</w:t>
      </w:r>
    </w:p>
    <w:tbl>
      <w:tblPr>
        <w:tblW w:w="949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0"/>
        <w:gridCol w:w="956"/>
        <w:gridCol w:w="1366"/>
        <w:gridCol w:w="1469"/>
        <w:gridCol w:w="1151"/>
        <w:gridCol w:w="2535"/>
      </w:tblGrid>
      <w:tr w:rsidR="00B518E0" w:rsidRPr="00B67D39" w14:paraId="3B43FDE3" w14:textId="77777777" w:rsidTr="00974879">
        <w:trPr>
          <w:trHeight w:val="723"/>
        </w:trPr>
        <w:tc>
          <w:tcPr>
            <w:tcW w:w="2020" w:type="dxa"/>
            <w:shd w:val="clear" w:color="auto" w:fill="FFFFFF" w:themeFill="background1"/>
            <w:vAlign w:val="center"/>
            <w:hideMark/>
          </w:tcPr>
          <w:p w14:paraId="06FD8F21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>Przedmiot</w:t>
            </w:r>
          </w:p>
          <w:p w14:paraId="48689A30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>zakupu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14:paraId="6FEFFBED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>Ilość</w:t>
            </w:r>
            <w:r>
              <w:rPr>
                <w:rFonts w:cstheme="minorHAnsi"/>
                <w:b/>
                <w:szCs w:val="18"/>
                <w:lang w:eastAsia="pl-PL"/>
              </w:rPr>
              <w:t xml:space="preserve"> butelek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64A0A0CA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 xml:space="preserve">Cena jednostkowa netto </w:t>
            </w:r>
            <w:r w:rsidRPr="00B67D39">
              <w:rPr>
                <w:rFonts w:cstheme="minorHAnsi"/>
                <w:b/>
                <w:i/>
                <w:szCs w:val="18"/>
                <w:lang w:eastAsia="pl-PL"/>
              </w:rPr>
              <w:t>(zł)</w:t>
            </w: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14:paraId="01456298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>Wartość netto</w:t>
            </w:r>
          </w:p>
          <w:p w14:paraId="5DE40256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i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i/>
                <w:szCs w:val="18"/>
                <w:lang w:eastAsia="pl-PL"/>
              </w:rPr>
              <w:t>(zł)</w:t>
            </w: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14:paraId="0F3A8206" w14:textId="77777777" w:rsidR="00B518E0" w:rsidRPr="00B67D39" w:rsidRDefault="00B518E0" w:rsidP="00974879">
            <w:pPr>
              <w:ind w:left="-56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bCs/>
                <w:szCs w:val="18"/>
                <w:lang w:eastAsia="pl-PL"/>
              </w:rPr>
              <w:t>Podatek VAT</w:t>
            </w:r>
          </w:p>
          <w:p w14:paraId="529AEAE2" w14:textId="77777777" w:rsidR="00B518E0" w:rsidRPr="00B67D39" w:rsidRDefault="00B518E0" w:rsidP="00974879">
            <w:pPr>
              <w:ind w:left="-56"/>
              <w:jc w:val="center"/>
              <w:rPr>
                <w:rFonts w:cstheme="minorHAnsi"/>
                <w:b/>
                <w:bCs/>
                <w:i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bCs/>
                <w:i/>
                <w:szCs w:val="18"/>
                <w:lang w:eastAsia="pl-PL"/>
              </w:rPr>
              <w:t>(%)</w:t>
            </w:r>
          </w:p>
        </w:tc>
        <w:tc>
          <w:tcPr>
            <w:tcW w:w="2535" w:type="dxa"/>
            <w:shd w:val="clear" w:color="auto" w:fill="FFFFFF" w:themeFill="background1"/>
            <w:vAlign w:val="center"/>
          </w:tcPr>
          <w:p w14:paraId="1C31BD9D" w14:textId="77777777" w:rsidR="00B518E0" w:rsidRPr="00B67D39" w:rsidRDefault="00B518E0" w:rsidP="00974879">
            <w:pPr>
              <w:ind w:hanging="19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bCs/>
                <w:szCs w:val="18"/>
                <w:lang w:eastAsia="pl-PL"/>
              </w:rPr>
              <w:t xml:space="preserve">Wartość brutto </w:t>
            </w:r>
            <w:r w:rsidRPr="00B67D39">
              <w:rPr>
                <w:rFonts w:cstheme="minorHAnsi"/>
                <w:b/>
                <w:bCs/>
                <w:i/>
                <w:szCs w:val="18"/>
                <w:lang w:eastAsia="pl-PL"/>
              </w:rPr>
              <w:t>(zł)</w:t>
            </w:r>
          </w:p>
        </w:tc>
      </w:tr>
      <w:tr w:rsidR="00B518E0" w:rsidRPr="006B49A3" w14:paraId="4F745AFC" w14:textId="77777777" w:rsidTr="00974879">
        <w:trPr>
          <w:trHeight w:val="195"/>
        </w:trPr>
        <w:tc>
          <w:tcPr>
            <w:tcW w:w="2020" w:type="dxa"/>
            <w:shd w:val="clear" w:color="auto" w:fill="FFFFFF" w:themeFill="background1"/>
            <w:vAlign w:val="center"/>
            <w:hideMark/>
          </w:tcPr>
          <w:p w14:paraId="3A6FBCBD" w14:textId="77777777" w:rsidR="00B518E0" w:rsidRPr="006B49A3" w:rsidRDefault="00B518E0" w:rsidP="00974879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14:paraId="6BA87F3E" w14:textId="77777777" w:rsidR="00B518E0" w:rsidRPr="006B49A3" w:rsidRDefault="00B518E0" w:rsidP="00974879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3A264C88" w14:textId="77777777" w:rsidR="00B518E0" w:rsidRPr="006B49A3" w:rsidRDefault="00B518E0" w:rsidP="00974879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14:paraId="6A52E388" w14:textId="77777777" w:rsidR="00B518E0" w:rsidRPr="006B49A3" w:rsidRDefault="00B518E0" w:rsidP="00974879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sz w:val="16"/>
                <w:szCs w:val="16"/>
                <w:lang w:eastAsia="pl-PL"/>
              </w:rPr>
              <w:t>4. (kol. 2 x kol. 3)</w:t>
            </w: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14:paraId="08EFC85A" w14:textId="77777777" w:rsidR="00B518E0" w:rsidRPr="006B49A3" w:rsidRDefault="00B518E0" w:rsidP="00974879">
            <w:pPr>
              <w:spacing w:after="0"/>
              <w:ind w:left="-56"/>
              <w:jc w:val="center"/>
              <w:rPr>
                <w:rFonts w:cstheme="minorHAnsi"/>
                <w:bCs/>
                <w:sz w:val="16"/>
                <w:szCs w:val="16"/>
                <w:lang w:eastAsia="pl-PL"/>
              </w:rPr>
            </w:pPr>
          </w:p>
          <w:p w14:paraId="71E5E668" w14:textId="77777777" w:rsidR="00B518E0" w:rsidRPr="006B49A3" w:rsidRDefault="00B518E0" w:rsidP="00974879">
            <w:pPr>
              <w:spacing w:after="0"/>
              <w:ind w:left="-56"/>
              <w:jc w:val="center"/>
              <w:rPr>
                <w:rFonts w:cstheme="minorHAnsi"/>
                <w:bCs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bCs/>
                <w:sz w:val="16"/>
                <w:szCs w:val="16"/>
                <w:lang w:eastAsia="pl-PL"/>
              </w:rPr>
              <w:t>5.</w:t>
            </w:r>
          </w:p>
          <w:p w14:paraId="1BC50916" w14:textId="77777777" w:rsidR="00B518E0" w:rsidRPr="006B49A3" w:rsidRDefault="00B518E0" w:rsidP="00974879">
            <w:pPr>
              <w:spacing w:after="0"/>
              <w:ind w:left="-56"/>
              <w:jc w:val="center"/>
              <w:rPr>
                <w:rFonts w:cstheme="minorHAns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535" w:type="dxa"/>
            <w:shd w:val="clear" w:color="auto" w:fill="FFFFFF" w:themeFill="background1"/>
            <w:vAlign w:val="center"/>
          </w:tcPr>
          <w:p w14:paraId="70FA5AA5" w14:textId="77777777" w:rsidR="00B518E0" w:rsidRPr="006B49A3" w:rsidRDefault="00B518E0" w:rsidP="00974879">
            <w:pPr>
              <w:spacing w:after="0"/>
              <w:ind w:hanging="19"/>
              <w:jc w:val="center"/>
              <w:rPr>
                <w:rFonts w:cstheme="minorHAnsi"/>
                <w:bCs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bCs/>
                <w:sz w:val="16"/>
                <w:szCs w:val="16"/>
                <w:lang w:eastAsia="pl-PL"/>
              </w:rPr>
              <w:t>6. (kol.4 + kol.5)</w:t>
            </w:r>
          </w:p>
        </w:tc>
      </w:tr>
      <w:tr w:rsidR="00B518E0" w:rsidRPr="00B67D39" w14:paraId="1FCC9890" w14:textId="77777777" w:rsidTr="00974879">
        <w:trPr>
          <w:trHeight w:val="723"/>
        </w:trPr>
        <w:tc>
          <w:tcPr>
            <w:tcW w:w="2020" w:type="dxa"/>
            <w:shd w:val="clear" w:color="auto" w:fill="FFFFFF" w:themeFill="background1"/>
            <w:vAlign w:val="center"/>
          </w:tcPr>
          <w:p w14:paraId="3DD356E1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518E0">
              <w:rPr>
                <w:rFonts w:cstheme="minorHAnsi"/>
                <w:b/>
                <w:szCs w:val="18"/>
              </w:rPr>
              <w:t>Naturalna woda średnio zmineralizowana niegazowana w butelkach typu PET o pojemności 5 litrów</w:t>
            </w:r>
            <w:r>
              <w:rPr>
                <w:rFonts w:cstheme="minorHAnsi"/>
                <w:b/>
                <w:szCs w:val="18"/>
              </w:rPr>
              <w:t>.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14:paraId="6FB8CDB4" w14:textId="23E2A54A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>
              <w:rPr>
                <w:rFonts w:cstheme="minorHAnsi"/>
                <w:b/>
                <w:szCs w:val="18"/>
                <w:lang w:eastAsia="pl-PL"/>
              </w:rPr>
              <w:t>2</w:t>
            </w:r>
            <w:r w:rsidR="004137DC">
              <w:rPr>
                <w:rFonts w:cstheme="minorHAnsi"/>
                <w:b/>
                <w:szCs w:val="18"/>
                <w:lang w:eastAsia="pl-PL"/>
              </w:rPr>
              <w:t>0 000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1FB855AC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14:paraId="7DBB74E2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14:paraId="1B7FF44B" w14:textId="77777777" w:rsidR="00B518E0" w:rsidRPr="00B67D39" w:rsidRDefault="00B518E0" w:rsidP="00974879">
            <w:pPr>
              <w:ind w:left="-56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  <w:tc>
          <w:tcPr>
            <w:tcW w:w="2535" w:type="dxa"/>
            <w:shd w:val="clear" w:color="auto" w:fill="FFFFFF" w:themeFill="background1"/>
            <w:vAlign w:val="center"/>
          </w:tcPr>
          <w:p w14:paraId="16CBB432" w14:textId="77777777" w:rsidR="00B518E0" w:rsidRPr="00B67D39" w:rsidRDefault="00B518E0" w:rsidP="00974879">
            <w:pPr>
              <w:ind w:hanging="19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</w:tr>
      <w:tr w:rsidR="00B518E0" w:rsidRPr="00B67D39" w14:paraId="6CB5FF0D" w14:textId="77777777" w:rsidTr="00974879">
        <w:trPr>
          <w:trHeight w:val="419"/>
        </w:trPr>
        <w:tc>
          <w:tcPr>
            <w:tcW w:w="4342" w:type="dxa"/>
            <w:gridSpan w:val="3"/>
            <w:shd w:val="clear" w:color="auto" w:fill="FFFFFF" w:themeFill="background1"/>
            <w:vAlign w:val="center"/>
          </w:tcPr>
          <w:p w14:paraId="0705A136" w14:textId="77777777" w:rsidR="00B518E0" w:rsidRPr="00B67D39" w:rsidRDefault="00B518E0" w:rsidP="00974879">
            <w:pPr>
              <w:spacing w:before="100" w:beforeAutospacing="1" w:after="100" w:afterAutospacing="1"/>
              <w:ind w:hanging="50"/>
              <w:jc w:val="right"/>
              <w:rPr>
                <w:rFonts w:cs="Calibri"/>
                <w:b/>
                <w:szCs w:val="18"/>
                <w:lang w:eastAsia="pl-PL"/>
              </w:rPr>
            </w:pPr>
            <w:r>
              <w:rPr>
                <w:rFonts w:cs="Calibri"/>
                <w:b/>
                <w:szCs w:val="18"/>
                <w:lang w:eastAsia="pl-PL"/>
              </w:rPr>
              <w:t xml:space="preserve">CENA OFERTY </w:t>
            </w: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14:paraId="7E06405F" w14:textId="77777777" w:rsidR="00B518E0" w:rsidRPr="00B67D39" w:rsidRDefault="00B518E0" w:rsidP="00974879">
            <w:pPr>
              <w:spacing w:before="100" w:beforeAutospacing="1" w:after="100" w:afterAutospacing="1"/>
              <w:ind w:hanging="50"/>
              <w:jc w:val="right"/>
              <w:rPr>
                <w:rFonts w:cs="Calibri"/>
                <w:b/>
                <w:szCs w:val="18"/>
                <w:lang w:eastAsia="pl-PL"/>
              </w:rPr>
            </w:pP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14:paraId="50E07FB6" w14:textId="77777777" w:rsidR="00B518E0" w:rsidRPr="00B67D39" w:rsidRDefault="00B518E0" w:rsidP="00974879">
            <w:pPr>
              <w:spacing w:before="100" w:beforeAutospacing="1" w:after="100" w:afterAutospacing="1"/>
              <w:ind w:hanging="50"/>
              <w:jc w:val="right"/>
              <w:rPr>
                <w:rFonts w:cs="Calibri"/>
                <w:b/>
                <w:szCs w:val="18"/>
                <w:lang w:eastAsia="pl-PL"/>
              </w:rPr>
            </w:pPr>
          </w:p>
        </w:tc>
        <w:tc>
          <w:tcPr>
            <w:tcW w:w="2535" w:type="dxa"/>
            <w:shd w:val="clear" w:color="auto" w:fill="FFFFFF" w:themeFill="background1"/>
            <w:vAlign w:val="bottom"/>
          </w:tcPr>
          <w:p w14:paraId="4F90450E" w14:textId="77777777" w:rsidR="00B518E0" w:rsidRPr="00B67D39" w:rsidRDefault="00B518E0" w:rsidP="00974879">
            <w:pPr>
              <w:spacing w:before="100" w:beforeAutospacing="1" w:after="100" w:afterAutospacing="1"/>
              <w:jc w:val="right"/>
              <w:rPr>
                <w:rFonts w:cs="Calibri"/>
                <w:b/>
                <w:szCs w:val="18"/>
                <w:lang w:eastAsia="pl-PL"/>
              </w:rPr>
            </w:pPr>
          </w:p>
        </w:tc>
      </w:tr>
    </w:tbl>
    <w:p w14:paraId="6DC99BEE" w14:textId="77777777" w:rsidR="00172100" w:rsidRDefault="00172100" w:rsidP="004137DC">
      <w:pPr>
        <w:spacing w:before="100" w:beforeAutospacing="1" w:after="100" w:afterAutospacing="1"/>
        <w:rPr>
          <w:rFonts w:cstheme="minorHAnsi"/>
          <w:szCs w:val="18"/>
        </w:rPr>
      </w:pPr>
    </w:p>
    <w:p w14:paraId="5D7D699E" w14:textId="77777777" w:rsidR="004137DC" w:rsidRPr="004137DC" w:rsidRDefault="004137DC" w:rsidP="004137DC">
      <w:pPr>
        <w:spacing w:before="100" w:beforeAutospacing="1" w:after="100" w:afterAutospacing="1"/>
        <w:rPr>
          <w:rFonts w:cstheme="minorHAnsi"/>
          <w:szCs w:val="18"/>
        </w:rPr>
      </w:pPr>
    </w:p>
    <w:p w14:paraId="26EEF961" w14:textId="77777777" w:rsidR="00614106" w:rsidRDefault="00614106" w:rsidP="005C4A1C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10D73C0C" w14:textId="69FCC70C" w:rsidR="00172100" w:rsidRDefault="00172100" w:rsidP="00172100">
      <w:pPr>
        <w:pStyle w:val="Akapitzlist"/>
        <w:shd w:val="clear" w:color="auto" w:fill="D9D9D9" w:themeFill="background1" w:themeFillShade="D9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Część 5: </w:t>
      </w:r>
      <w:r w:rsidR="004137DC" w:rsidRPr="004137DC">
        <w:rPr>
          <w:rFonts w:cstheme="minorHAnsi"/>
          <w:b/>
          <w:szCs w:val="18"/>
        </w:rPr>
        <w:t>Zakup wody mineralnej dla pracowników PGED O/Skarżysko-Kamienna</w:t>
      </w:r>
      <w:r w:rsidRPr="008863B7">
        <w:rPr>
          <w:rFonts w:cstheme="minorHAnsi"/>
          <w:b/>
          <w:szCs w:val="18"/>
        </w:rPr>
        <w:t>.</w:t>
      </w:r>
    </w:p>
    <w:p w14:paraId="2C2743D2" w14:textId="77777777" w:rsidR="00172100" w:rsidRDefault="00172100" w:rsidP="00172100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385CDA99" w14:textId="77777777" w:rsidR="006024F2" w:rsidRDefault="006024F2" w:rsidP="006024F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5D3B03FC" w14:textId="77777777" w:rsidR="006024F2" w:rsidRDefault="006024F2" w:rsidP="006024F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3C14C3AC" w14:textId="77777777" w:rsidR="006024F2" w:rsidRPr="00B67D39" w:rsidRDefault="006024F2" w:rsidP="006024F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03A37142" w14:textId="77777777" w:rsidR="006024F2" w:rsidRDefault="006024F2" w:rsidP="006024F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303CA74D" w14:textId="77777777" w:rsidR="006024F2" w:rsidRPr="00B67D39" w:rsidRDefault="006024F2" w:rsidP="006024F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21EB02E6" w14:textId="77777777" w:rsidR="006024F2" w:rsidRDefault="006024F2" w:rsidP="006024F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0EAD613D" w14:textId="4E39FB95" w:rsidR="00172100" w:rsidRDefault="00172100" w:rsidP="00172100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73A66BEA" w14:textId="77777777" w:rsidR="00614106" w:rsidRPr="00B67D39" w:rsidRDefault="00614106" w:rsidP="00614106">
      <w:pPr>
        <w:spacing w:before="100" w:beforeAutospacing="1" w:after="100" w:afterAutospacing="1"/>
        <w:ind w:left="426"/>
        <w:jc w:val="both"/>
        <w:rPr>
          <w:rFonts w:cstheme="minorHAnsi"/>
          <w:szCs w:val="18"/>
        </w:rPr>
      </w:pPr>
      <w:r w:rsidRPr="00B67D39">
        <w:rPr>
          <w:rFonts w:cstheme="minorHAnsi"/>
          <w:szCs w:val="18"/>
        </w:rPr>
        <w:t>Na łączną cenę przedmiotu Zakupu składają się ceny jednostkowe przedstawione w poniższej:</w:t>
      </w:r>
    </w:p>
    <w:tbl>
      <w:tblPr>
        <w:tblW w:w="949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0"/>
        <w:gridCol w:w="956"/>
        <w:gridCol w:w="1366"/>
        <w:gridCol w:w="1469"/>
        <w:gridCol w:w="1151"/>
        <w:gridCol w:w="2535"/>
      </w:tblGrid>
      <w:tr w:rsidR="00B518E0" w:rsidRPr="00B67D39" w14:paraId="1D102A72" w14:textId="77777777" w:rsidTr="00974879">
        <w:trPr>
          <w:trHeight w:val="723"/>
        </w:trPr>
        <w:tc>
          <w:tcPr>
            <w:tcW w:w="2020" w:type="dxa"/>
            <w:shd w:val="clear" w:color="auto" w:fill="FFFFFF" w:themeFill="background1"/>
            <w:vAlign w:val="center"/>
            <w:hideMark/>
          </w:tcPr>
          <w:p w14:paraId="1D06952E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>Przedmiot</w:t>
            </w:r>
          </w:p>
          <w:p w14:paraId="2095B824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>zakupu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14:paraId="2AC5F9EC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>Ilość</w:t>
            </w:r>
            <w:r>
              <w:rPr>
                <w:rFonts w:cstheme="minorHAnsi"/>
                <w:b/>
                <w:szCs w:val="18"/>
                <w:lang w:eastAsia="pl-PL"/>
              </w:rPr>
              <w:t xml:space="preserve"> butelek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08119919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 xml:space="preserve">Cena jednostkowa netto </w:t>
            </w:r>
            <w:r w:rsidRPr="00B67D39">
              <w:rPr>
                <w:rFonts w:cstheme="minorHAnsi"/>
                <w:b/>
                <w:i/>
                <w:szCs w:val="18"/>
                <w:lang w:eastAsia="pl-PL"/>
              </w:rPr>
              <w:t>(zł)</w:t>
            </w: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14:paraId="262AF6B3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>Wartość netto</w:t>
            </w:r>
          </w:p>
          <w:p w14:paraId="594707B8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i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i/>
                <w:szCs w:val="18"/>
                <w:lang w:eastAsia="pl-PL"/>
              </w:rPr>
              <w:t>(zł)</w:t>
            </w: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14:paraId="14FFFDC1" w14:textId="77777777" w:rsidR="00B518E0" w:rsidRPr="00B67D39" w:rsidRDefault="00B518E0" w:rsidP="00974879">
            <w:pPr>
              <w:ind w:left="-56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bCs/>
                <w:szCs w:val="18"/>
                <w:lang w:eastAsia="pl-PL"/>
              </w:rPr>
              <w:t>Podatek VAT</w:t>
            </w:r>
          </w:p>
          <w:p w14:paraId="3BB69BC5" w14:textId="77777777" w:rsidR="00B518E0" w:rsidRPr="00B67D39" w:rsidRDefault="00B518E0" w:rsidP="00974879">
            <w:pPr>
              <w:ind w:left="-56"/>
              <w:jc w:val="center"/>
              <w:rPr>
                <w:rFonts w:cstheme="minorHAnsi"/>
                <w:b/>
                <w:bCs/>
                <w:i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bCs/>
                <w:i/>
                <w:szCs w:val="18"/>
                <w:lang w:eastAsia="pl-PL"/>
              </w:rPr>
              <w:t>(%)</w:t>
            </w:r>
          </w:p>
        </w:tc>
        <w:tc>
          <w:tcPr>
            <w:tcW w:w="2535" w:type="dxa"/>
            <w:shd w:val="clear" w:color="auto" w:fill="FFFFFF" w:themeFill="background1"/>
            <w:vAlign w:val="center"/>
          </w:tcPr>
          <w:p w14:paraId="6782B96B" w14:textId="77777777" w:rsidR="00B518E0" w:rsidRPr="00B67D39" w:rsidRDefault="00B518E0" w:rsidP="00974879">
            <w:pPr>
              <w:ind w:hanging="19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bCs/>
                <w:szCs w:val="18"/>
                <w:lang w:eastAsia="pl-PL"/>
              </w:rPr>
              <w:t xml:space="preserve">Wartość brutto </w:t>
            </w:r>
            <w:r w:rsidRPr="00B67D39">
              <w:rPr>
                <w:rFonts w:cstheme="minorHAnsi"/>
                <w:b/>
                <w:bCs/>
                <w:i/>
                <w:szCs w:val="18"/>
                <w:lang w:eastAsia="pl-PL"/>
              </w:rPr>
              <w:t>(zł)</w:t>
            </w:r>
          </w:p>
        </w:tc>
      </w:tr>
      <w:tr w:rsidR="00B518E0" w:rsidRPr="006B49A3" w14:paraId="55D22D35" w14:textId="77777777" w:rsidTr="00974879">
        <w:trPr>
          <w:trHeight w:val="195"/>
        </w:trPr>
        <w:tc>
          <w:tcPr>
            <w:tcW w:w="2020" w:type="dxa"/>
            <w:shd w:val="clear" w:color="auto" w:fill="FFFFFF" w:themeFill="background1"/>
            <w:vAlign w:val="center"/>
            <w:hideMark/>
          </w:tcPr>
          <w:p w14:paraId="10391276" w14:textId="77777777" w:rsidR="00B518E0" w:rsidRPr="006B49A3" w:rsidRDefault="00B518E0" w:rsidP="00974879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14:paraId="7885F16F" w14:textId="77777777" w:rsidR="00B518E0" w:rsidRPr="006B49A3" w:rsidRDefault="00B518E0" w:rsidP="00974879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458C34D9" w14:textId="77777777" w:rsidR="00B518E0" w:rsidRPr="006B49A3" w:rsidRDefault="00B518E0" w:rsidP="00974879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14:paraId="2ED436AF" w14:textId="77777777" w:rsidR="00B518E0" w:rsidRPr="006B49A3" w:rsidRDefault="00B518E0" w:rsidP="00974879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sz w:val="16"/>
                <w:szCs w:val="16"/>
                <w:lang w:eastAsia="pl-PL"/>
              </w:rPr>
              <w:t>4. (kol. 2 x kol. 3)</w:t>
            </w: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14:paraId="1E42A6DA" w14:textId="77777777" w:rsidR="00B518E0" w:rsidRPr="006B49A3" w:rsidRDefault="00B518E0" w:rsidP="00974879">
            <w:pPr>
              <w:spacing w:after="0"/>
              <w:ind w:left="-56"/>
              <w:jc w:val="center"/>
              <w:rPr>
                <w:rFonts w:cstheme="minorHAnsi"/>
                <w:bCs/>
                <w:sz w:val="16"/>
                <w:szCs w:val="16"/>
                <w:lang w:eastAsia="pl-PL"/>
              </w:rPr>
            </w:pPr>
          </w:p>
          <w:p w14:paraId="7E07B369" w14:textId="77777777" w:rsidR="00B518E0" w:rsidRPr="006B49A3" w:rsidRDefault="00B518E0" w:rsidP="00974879">
            <w:pPr>
              <w:spacing w:after="0"/>
              <w:ind w:left="-56"/>
              <w:jc w:val="center"/>
              <w:rPr>
                <w:rFonts w:cstheme="minorHAnsi"/>
                <w:bCs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bCs/>
                <w:sz w:val="16"/>
                <w:szCs w:val="16"/>
                <w:lang w:eastAsia="pl-PL"/>
              </w:rPr>
              <w:t>5.</w:t>
            </w:r>
          </w:p>
          <w:p w14:paraId="087AC885" w14:textId="77777777" w:rsidR="00B518E0" w:rsidRPr="006B49A3" w:rsidRDefault="00B518E0" w:rsidP="00974879">
            <w:pPr>
              <w:spacing w:after="0"/>
              <w:ind w:left="-56"/>
              <w:jc w:val="center"/>
              <w:rPr>
                <w:rFonts w:cstheme="minorHAns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535" w:type="dxa"/>
            <w:shd w:val="clear" w:color="auto" w:fill="FFFFFF" w:themeFill="background1"/>
            <w:vAlign w:val="center"/>
          </w:tcPr>
          <w:p w14:paraId="696B5614" w14:textId="77777777" w:rsidR="00B518E0" w:rsidRPr="006B49A3" w:rsidRDefault="00B518E0" w:rsidP="00974879">
            <w:pPr>
              <w:spacing w:after="0"/>
              <w:ind w:hanging="19"/>
              <w:jc w:val="center"/>
              <w:rPr>
                <w:rFonts w:cstheme="minorHAnsi"/>
                <w:bCs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bCs/>
                <w:sz w:val="16"/>
                <w:szCs w:val="16"/>
                <w:lang w:eastAsia="pl-PL"/>
              </w:rPr>
              <w:t>6. (kol.4 + kol.5)</w:t>
            </w:r>
          </w:p>
        </w:tc>
      </w:tr>
      <w:tr w:rsidR="00B518E0" w:rsidRPr="00B67D39" w14:paraId="18DDABF0" w14:textId="77777777" w:rsidTr="00974879">
        <w:trPr>
          <w:trHeight w:val="723"/>
        </w:trPr>
        <w:tc>
          <w:tcPr>
            <w:tcW w:w="2020" w:type="dxa"/>
            <w:shd w:val="clear" w:color="auto" w:fill="FFFFFF" w:themeFill="background1"/>
            <w:vAlign w:val="center"/>
          </w:tcPr>
          <w:p w14:paraId="7B1D3253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518E0">
              <w:rPr>
                <w:rFonts w:cstheme="minorHAnsi"/>
                <w:b/>
                <w:szCs w:val="18"/>
              </w:rPr>
              <w:t>Naturalna woda średnio zmineralizowana niegazowana w butelkach typu PET o pojemności 5 litrów</w:t>
            </w:r>
            <w:r>
              <w:rPr>
                <w:rFonts w:cstheme="minorHAnsi"/>
                <w:b/>
                <w:szCs w:val="18"/>
              </w:rPr>
              <w:t>.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14:paraId="2A20A5D2" w14:textId="463C8644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>
              <w:rPr>
                <w:rFonts w:cstheme="minorHAnsi"/>
                <w:b/>
                <w:szCs w:val="18"/>
                <w:lang w:eastAsia="pl-PL"/>
              </w:rPr>
              <w:t xml:space="preserve">25 </w:t>
            </w:r>
            <w:r w:rsidR="004137DC">
              <w:rPr>
                <w:rFonts w:cstheme="minorHAnsi"/>
                <w:b/>
                <w:szCs w:val="18"/>
                <w:lang w:eastAsia="pl-PL"/>
              </w:rPr>
              <w:t>200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418632F2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14:paraId="545D3698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14:paraId="17044667" w14:textId="77777777" w:rsidR="00B518E0" w:rsidRPr="00B67D39" w:rsidRDefault="00B518E0" w:rsidP="00974879">
            <w:pPr>
              <w:ind w:left="-56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  <w:tc>
          <w:tcPr>
            <w:tcW w:w="2535" w:type="dxa"/>
            <w:shd w:val="clear" w:color="auto" w:fill="FFFFFF" w:themeFill="background1"/>
            <w:vAlign w:val="center"/>
          </w:tcPr>
          <w:p w14:paraId="1A0DA773" w14:textId="77777777" w:rsidR="00B518E0" w:rsidRPr="00B67D39" w:rsidRDefault="00B518E0" w:rsidP="00974879">
            <w:pPr>
              <w:ind w:hanging="19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</w:tr>
      <w:tr w:rsidR="00B518E0" w:rsidRPr="00B67D39" w14:paraId="373F2D1A" w14:textId="77777777" w:rsidTr="00974879">
        <w:trPr>
          <w:trHeight w:val="419"/>
        </w:trPr>
        <w:tc>
          <w:tcPr>
            <w:tcW w:w="4342" w:type="dxa"/>
            <w:gridSpan w:val="3"/>
            <w:shd w:val="clear" w:color="auto" w:fill="FFFFFF" w:themeFill="background1"/>
            <w:vAlign w:val="center"/>
          </w:tcPr>
          <w:p w14:paraId="0B19E2C5" w14:textId="77777777" w:rsidR="00B518E0" w:rsidRPr="00B67D39" w:rsidRDefault="00B518E0" w:rsidP="00974879">
            <w:pPr>
              <w:spacing w:before="100" w:beforeAutospacing="1" w:after="100" w:afterAutospacing="1"/>
              <w:ind w:hanging="50"/>
              <w:jc w:val="right"/>
              <w:rPr>
                <w:rFonts w:cs="Calibri"/>
                <w:b/>
                <w:szCs w:val="18"/>
                <w:lang w:eastAsia="pl-PL"/>
              </w:rPr>
            </w:pPr>
            <w:r>
              <w:rPr>
                <w:rFonts w:cs="Calibri"/>
                <w:b/>
                <w:szCs w:val="18"/>
                <w:lang w:eastAsia="pl-PL"/>
              </w:rPr>
              <w:t xml:space="preserve">CENA OFERTY </w:t>
            </w: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14:paraId="7B1D451A" w14:textId="77777777" w:rsidR="00B518E0" w:rsidRPr="00B67D39" w:rsidRDefault="00B518E0" w:rsidP="00974879">
            <w:pPr>
              <w:spacing w:before="100" w:beforeAutospacing="1" w:after="100" w:afterAutospacing="1"/>
              <w:ind w:hanging="50"/>
              <w:jc w:val="right"/>
              <w:rPr>
                <w:rFonts w:cs="Calibri"/>
                <w:b/>
                <w:szCs w:val="18"/>
                <w:lang w:eastAsia="pl-PL"/>
              </w:rPr>
            </w:pP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14:paraId="2CF0F6B9" w14:textId="77777777" w:rsidR="00B518E0" w:rsidRPr="00B67D39" w:rsidRDefault="00B518E0" w:rsidP="00974879">
            <w:pPr>
              <w:spacing w:before="100" w:beforeAutospacing="1" w:after="100" w:afterAutospacing="1"/>
              <w:ind w:hanging="50"/>
              <w:jc w:val="right"/>
              <w:rPr>
                <w:rFonts w:cs="Calibri"/>
                <w:b/>
                <w:szCs w:val="18"/>
                <w:lang w:eastAsia="pl-PL"/>
              </w:rPr>
            </w:pPr>
          </w:p>
        </w:tc>
        <w:tc>
          <w:tcPr>
            <w:tcW w:w="2535" w:type="dxa"/>
            <w:shd w:val="clear" w:color="auto" w:fill="FFFFFF" w:themeFill="background1"/>
            <w:vAlign w:val="bottom"/>
          </w:tcPr>
          <w:p w14:paraId="3335EFD9" w14:textId="77777777" w:rsidR="00B518E0" w:rsidRPr="00B67D39" w:rsidRDefault="00B518E0" w:rsidP="00974879">
            <w:pPr>
              <w:spacing w:before="100" w:beforeAutospacing="1" w:after="100" w:afterAutospacing="1"/>
              <w:jc w:val="right"/>
              <w:rPr>
                <w:rFonts w:cs="Calibri"/>
                <w:b/>
                <w:szCs w:val="18"/>
                <w:lang w:eastAsia="pl-PL"/>
              </w:rPr>
            </w:pPr>
          </w:p>
        </w:tc>
      </w:tr>
    </w:tbl>
    <w:p w14:paraId="637EC1A1" w14:textId="77777777" w:rsidR="00172100" w:rsidRDefault="00172100" w:rsidP="005C4A1C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6116282E" w14:textId="2671B428" w:rsidR="00172100" w:rsidRDefault="00172100" w:rsidP="00172100">
      <w:pPr>
        <w:pStyle w:val="Akapitzlist"/>
        <w:shd w:val="clear" w:color="auto" w:fill="D9D9D9" w:themeFill="background1" w:themeFillShade="D9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Część 6: </w:t>
      </w:r>
      <w:r w:rsidR="004137DC" w:rsidRPr="004137DC">
        <w:rPr>
          <w:rFonts w:cstheme="minorHAnsi"/>
          <w:b/>
          <w:szCs w:val="18"/>
        </w:rPr>
        <w:t>Zakup wody mineralnej dla pracowników PGED O/Warszawa</w:t>
      </w:r>
      <w:r w:rsidR="00821ECE" w:rsidRPr="00821ECE">
        <w:rPr>
          <w:rFonts w:cstheme="minorHAnsi"/>
          <w:b/>
          <w:szCs w:val="18"/>
        </w:rPr>
        <w:t>.</w:t>
      </w:r>
    </w:p>
    <w:p w14:paraId="2A105A7C" w14:textId="77777777" w:rsidR="00172100" w:rsidRDefault="00172100" w:rsidP="00172100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5BA000AE" w14:textId="77777777" w:rsidR="006024F2" w:rsidRDefault="006024F2" w:rsidP="006024F2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2446E7A8" w14:textId="77777777" w:rsidR="006024F2" w:rsidRDefault="006024F2" w:rsidP="006024F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4F31E6B5" w14:textId="77777777" w:rsidR="006024F2" w:rsidRPr="00B67D39" w:rsidRDefault="006024F2" w:rsidP="006024F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486C7CF4" w14:textId="77777777" w:rsidR="006024F2" w:rsidRDefault="006024F2" w:rsidP="006024F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05027642" w14:textId="77777777" w:rsidR="006024F2" w:rsidRPr="00B67D39" w:rsidRDefault="006024F2" w:rsidP="006024F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4A7F7EBE" w14:textId="77777777" w:rsidR="006024F2" w:rsidRDefault="006024F2" w:rsidP="006024F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1504D3BB" w14:textId="77777777" w:rsidR="006024F2" w:rsidRDefault="006024F2" w:rsidP="006024F2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6D732D50" w14:textId="77777777" w:rsidR="00614106" w:rsidRPr="00B67D39" w:rsidRDefault="00614106" w:rsidP="00614106">
      <w:pPr>
        <w:spacing w:before="100" w:beforeAutospacing="1" w:after="100" w:afterAutospacing="1"/>
        <w:ind w:left="426"/>
        <w:jc w:val="both"/>
        <w:rPr>
          <w:rFonts w:cstheme="minorHAnsi"/>
          <w:szCs w:val="18"/>
        </w:rPr>
      </w:pPr>
      <w:r w:rsidRPr="00B67D39">
        <w:rPr>
          <w:rFonts w:cstheme="minorHAnsi"/>
          <w:szCs w:val="18"/>
        </w:rPr>
        <w:t>Na łączną cenę przedmiotu Zakupu składają się ceny jednostkowe przedstawione w poniższej:</w:t>
      </w:r>
    </w:p>
    <w:tbl>
      <w:tblPr>
        <w:tblW w:w="949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0"/>
        <w:gridCol w:w="956"/>
        <w:gridCol w:w="1366"/>
        <w:gridCol w:w="1469"/>
        <w:gridCol w:w="1151"/>
        <w:gridCol w:w="2535"/>
      </w:tblGrid>
      <w:tr w:rsidR="00B518E0" w:rsidRPr="00B67D39" w14:paraId="019C1B29" w14:textId="77777777" w:rsidTr="00974879">
        <w:trPr>
          <w:trHeight w:val="723"/>
        </w:trPr>
        <w:tc>
          <w:tcPr>
            <w:tcW w:w="2020" w:type="dxa"/>
            <w:shd w:val="clear" w:color="auto" w:fill="FFFFFF" w:themeFill="background1"/>
            <w:vAlign w:val="center"/>
            <w:hideMark/>
          </w:tcPr>
          <w:p w14:paraId="0DB20D0C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>Przedmiot</w:t>
            </w:r>
          </w:p>
          <w:p w14:paraId="02AB4D98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>zakupu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14:paraId="00CC7798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>Ilość</w:t>
            </w:r>
            <w:r>
              <w:rPr>
                <w:rFonts w:cstheme="minorHAnsi"/>
                <w:b/>
                <w:szCs w:val="18"/>
                <w:lang w:eastAsia="pl-PL"/>
              </w:rPr>
              <w:t xml:space="preserve"> butelek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3F14BE9D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 xml:space="preserve">Cena jednostkowa netto </w:t>
            </w:r>
            <w:r w:rsidRPr="00B67D39">
              <w:rPr>
                <w:rFonts w:cstheme="minorHAnsi"/>
                <w:b/>
                <w:i/>
                <w:szCs w:val="18"/>
                <w:lang w:eastAsia="pl-PL"/>
              </w:rPr>
              <w:t>(zł)</w:t>
            </w: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14:paraId="19E166F2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>Wartość netto</w:t>
            </w:r>
          </w:p>
          <w:p w14:paraId="77371772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i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i/>
                <w:szCs w:val="18"/>
                <w:lang w:eastAsia="pl-PL"/>
              </w:rPr>
              <w:t>(zł)</w:t>
            </w: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14:paraId="178B5FD6" w14:textId="77777777" w:rsidR="00B518E0" w:rsidRPr="00B67D39" w:rsidRDefault="00B518E0" w:rsidP="00974879">
            <w:pPr>
              <w:ind w:left="-56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bCs/>
                <w:szCs w:val="18"/>
                <w:lang w:eastAsia="pl-PL"/>
              </w:rPr>
              <w:t>Podatek VAT</w:t>
            </w:r>
          </w:p>
          <w:p w14:paraId="58E84C1D" w14:textId="77777777" w:rsidR="00B518E0" w:rsidRPr="00B67D39" w:rsidRDefault="00B518E0" w:rsidP="00974879">
            <w:pPr>
              <w:ind w:left="-56"/>
              <w:jc w:val="center"/>
              <w:rPr>
                <w:rFonts w:cstheme="minorHAnsi"/>
                <w:b/>
                <w:bCs/>
                <w:i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bCs/>
                <w:i/>
                <w:szCs w:val="18"/>
                <w:lang w:eastAsia="pl-PL"/>
              </w:rPr>
              <w:t>(%)</w:t>
            </w:r>
          </w:p>
        </w:tc>
        <w:tc>
          <w:tcPr>
            <w:tcW w:w="2535" w:type="dxa"/>
            <w:shd w:val="clear" w:color="auto" w:fill="FFFFFF" w:themeFill="background1"/>
            <w:vAlign w:val="center"/>
          </w:tcPr>
          <w:p w14:paraId="62BCD74A" w14:textId="77777777" w:rsidR="00B518E0" w:rsidRPr="00B67D39" w:rsidRDefault="00B518E0" w:rsidP="00974879">
            <w:pPr>
              <w:ind w:hanging="19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bCs/>
                <w:szCs w:val="18"/>
                <w:lang w:eastAsia="pl-PL"/>
              </w:rPr>
              <w:t xml:space="preserve">Wartość brutto </w:t>
            </w:r>
            <w:r w:rsidRPr="00B67D39">
              <w:rPr>
                <w:rFonts w:cstheme="minorHAnsi"/>
                <w:b/>
                <w:bCs/>
                <w:i/>
                <w:szCs w:val="18"/>
                <w:lang w:eastAsia="pl-PL"/>
              </w:rPr>
              <w:t>(zł)</w:t>
            </w:r>
          </w:p>
        </w:tc>
      </w:tr>
      <w:tr w:rsidR="00B518E0" w:rsidRPr="006B49A3" w14:paraId="053E47BA" w14:textId="77777777" w:rsidTr="00974879">
        <w:trPr>
          <w:trHeight w:val="195"/>
        </w:trPr>
        <w:tc>
          <w:tcPr>
            <w:tcW w:w="2020" w:type="dxa"/>
            <w:shd w:val="clear" w:color="auto" w:fill="FFFFFF" w:themeFill="background1"/>
            <w:vAlign w:val="center"/>
            <w:hideMark/>
          </w:tcPr>
          <w:p w14:paraId="5CCAAF3C" w14:textId="77777777" w:rsidR="00B518E0" w:rsidRPr="006B49A3" w:rsidRDefault="00B518E0" w:rsidP="00974879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14:paraId="66B18B9A" w14:textId="77777777" w:rsidR="00B518E0" w:rsidRPr="006B49A3" w:rsidRDefault="00B518E0" w:rsidP="00974879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44459373" w14:textId="77777777" w:rsidR="00B518E0" w:rsidRPr="006B49A3" w:rsidRDefault="00B518E0" w:rsidP="00974879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14:paraId="3C3669F6" w14:textId="77777777" w:rsidR="00B518E0" w:rsidRPr="006B49A3" w:rsidRDefault="00B518E0" w:rsidP="00974879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sz w:val="16"/>
                <w:szCs w:val="16"/>
                <w:lang w:eastAsia="pl-PL"/>
              </w:rPr>
              <w:t>4. (kol. 2 x kol. 3)</w:t>
            </w: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14:paraId="0E8BCB47" w14:textId="77777777" w:rsidR="00B518E0" w:rsidRPr="006B49A3" w:rsidRDefault="00B518E0" w:rsidP="00974879">
            <w:pPr>
              <w:spacing w:after="0"/>
              <w:ind w:left="-56"/>
              <w:jc w:val="center"/>
              <w:rPr>
                <w:rFonts w:cstheme="minorHAnsi"/>
                <w:bCs/>
                <w:sz w:val="16"/>
                <w:szCs w:val="16"/>
                <w:lang w:eastAsia="pl-PL"/>
              </w:rPr>
            </w:pPr>
          </w:p>
          <w:p w14:paraId="24020C28" w14:textId="77777777" w:rsidR="00B518E0" w:rsidRPr="006B49A3" w:rsidRDefault="00B518E0" w:rsidP="00974879">
            <w:pPr>
              <w:spacing w:after="0"/>
              <w:ind w:left="-56"/>
              <w:jc w:val="center"/>
              <w:rPr>
                <w:rFonts w:cstheme="minorHAnsi"/>
                <w:bCs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bCs/>
                <w:sz w:val="16"/>
                <w:szCs w:val="16"/>
                <w:lang w:eastAsia="pl-PL"/>
              </w:rPr>
              <w:t>5.</w:t>
            </w:r>
          </w:p>
          <w:p w14:paraId="7D991832" w14:textId="77777777" w:rsidR="00B518E0" w:rsidRPr="006B49A3" w:rsidRDefault="00B518E0" w:rsidP="00974879">
            <w:pPr>
              <w:spacing w:after="0"/>
              <w:ind w:left="-56"/>
              <w:jc w:val="center"/>
              <w:rPr>
                <w:rFonts w:cstheme="minorHAns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535" w:type="dxa"/>
            <w:shd w:val="clear" w:color="auto" w:fill="FFFFFF" w:themeFill="background1"/>
            <w:vAlign w:val="center"/>
          </w:tcPr>
          <w:p w14:paraId="754222CF" w14:textId="77777777" w:rsidR="00B518E0" w:rsidRPr="006B49A3" w:rsidRDefault="00B518E0" w:rsidP="00974879">
            <w:pPr>
              <w:spacing w:after="0"/>
              <w:ind w:hanging="19"/>
              <w:jc w:val="center"/>
              <w:rPr>
                <w:rFonts w:cstheme="minorHAnsi"/>
                <w:bCs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bCs/>
                <w:sz w:val="16"/>
                <w:szCs w:val="16"/>
                <w:lang w:eastAsia="pl-PL"/>
              </w:rPr>
              <w:t>6. (kol.4 + kol.5)</w:t>
            </w:r>
          </w:p>
        </w:tc>
      </w:tr>
      <w:tr w:rsidR="00B518E0" w:rsidRPr="00B67D39" w14:paraId="0DBA1650" w14:textId="77777777" w:rsidTr="00974879">
        <w:trPr>
          <w:trHeight w:val="723"/>
        </w:trPr>
        <w:tc>
          <w:tcPr>
            <w:tcW w:w="2020" w:type="dxa"/>
            <w:shd w:val="clear" w:color="auto" w:fill="FFFFFF" w:themeFill="background1"/>
            <w:vAlign w:val="center"/>
          </w:tcPr>
          <w:p w14:paraId="41526D08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518E0">
              <w:rPr>
                <w:rFonts w:cstheme="minorHAnsi"/>
                <w:b/>
                <w:szCs w:val="18"/>
              </w:rPr>
              <w:t>Naturalna woda średnio zmineralizowana niegazowana w butelkach typu PET o pojemności 5 litrów</w:t>
            </w:r>
            <w:r>
              <w:rPr>
                <w:rFonts w:cstheme="minorHAnsi"/>
                <w:b/>
                <w:szCs w:val="18"/>
              </w:rPr>
              <w:t>.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14:paraId="122DAA2B" w14:textId="792718D0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>
              <w:rPr>
                <w:rFonts w:cstheme="minorHAnsi"/>
                <w:b/>
                <w:szCs w:val="18"/>
                <w:lang w:eastAsia="pl-PL"/>
              </w:rPr>
              <w:t xml:space="preserve">25 </w:t>
            </w:r>
            <w:r w:rsidR="004137DC">
              <w:rPr>
                <w:rFonts w:cstheme="minorHAnsi"/>
                <w:b/>
                <w:szCs w:val="18"/>
                <w:lang w:eastAsia="pl-PL"/>
              </w:rPr>
              <w:t>000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7CE5FA6D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14:paraId="1DC51A64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14:paraId="2D922C4C" w14:textId="77777777" w:rsidR="00B518E0" w:rsidRPr="00B67D39" w:rsidRDefault="00B518E0" w:rsidP="00974879">
            <w:pPr>
              <w:ind w:left="-56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  <w:tc>
          <w:tcPr>
            <w:tcW w:w="2535" w:type="dxa"/>
            <w:shd w:val="clear" w:color="auto" w:fill="FFFFFF" w:themeFill="background1"/>
            <w:vAlign w:val="center"/>
          </w:tcPr>
          <w:p w14:paraId="5BBA1B67" w14:textId="77777777" w:rsidR="00B518E0" w:rsidRPr="00B67D39" w:rsidRDefault="00B518E0" w:rsidP="00974879">
            <w:pPr>
              <w:ind w:hanging="19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</w:tr>
      <w:tr w:rsidR="00B518E0" w:rsidRPr="00B67D39" w14:paraId="20EE168A" w14:textId="77777777" w:rsidTr="00974879">
        <w:trPr>
          <w:trHeight w:val="419"/>
        </w:trPr>
        <w:tc>
          <w:tcPr>
            <w:tcW w:w="4342" w:type="dxa"/>
            <w:gridSpan w:val="3"/>
            <w:shd w:val="clear" w:color="auto" w:fill="FFFFFF" w:themeFill="background1"/>
            <w:vAlign w:val="center"/>
          </w:tcPr>
          <w:p w14:paraId="36F6B103" w14:textId="77777777" w:rsidR="00B518E0" w:rsidRPr="00B67D39" w:rsidRDefault="00B518E0" w:rsidP="00974879">
            <w:pPr>
              <w:spacing w:before="100" w:beforeAutospacing="1" w:after="100" w:afterAutospacing="1"/>
              <w:ind w:hanging="50"/>
              <w:jc w:val="right"/>
              <w:rPr>
                <w:rFonts w:cs="Calibri"/>
                <w:b/>
                <w:szCs w:val="18"/>
                <w:lang w:eastAsia="pl-PL"/>
              </w:rPr>
            </w:pPr>
            <w:r>
              <w:rPr>
                <w:rFonts w:cs="Calibri"/>
                <w:b/>
                <w:szCs w:val="18"/>
                <w:lang w:eastAsia="pl-PL"/>
              </w:rPr>
              <w:t xml:space="preserve">CENA OFERTY </w:t>
            </w: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14:paraId="30F1918A" w14:textId="77777777" w:rsidR="00B518E0" w:rsidRPr="00B67D39" w:rsidRDefault="00B518E0" w:rsidP="00974879">
            <w:pPr>
              <w:spacing w:before="100" w:beforeAutospacing="1" w:after="100" w:afterAutospacing="1"/>
              <w:ind w:hanging="50"/>
              <w:jc w:val="right"/>
              <w:rPr>
                <w:rFonts w:cs="Calibri"/>
                <w:b/>
                <w:szCs w:val="18"/>
                <w:lang w:eastAsia="pl-PL"/>
              </w:rPr>
            </w:pP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14:paraId="3E691F9E" w14:textId="77777777" w:rsidR="00B518E0" w:rsidRPr="00B67D39" w:rsidRDefault="00B518E0" w:rsidP="00974879">
            <w:pPr>
              <w:spacing w:before="100" w:beforeAutospacing="1" w:after="100" w:afterAutospacing="1"/>
              <w:ind w:hanging="50"/>
              <w:jc w:val="right"/>
              <w:rPr>
                <w:rFonts w:cs="Calibri"/>
                <w:b/>
                <w:szCs w:val="18"/>
                <w:lang w:eastAsia="pl-PL"/>
              </w:rPr>
            </w:pPr>
          </w:p>
        </w:tc>
        <w:tc>
          <w:tcPr>
            <w:tcW w:w="2535" w:type="dxa"/>
            <w:shd w:val="clear" w:color="auto" w:fill="FFFFFF" w:themeFill="background1"/>
            <w:vAlign w:val="bottom"/>
          </w:tcPr>
          <w:p w14:paraId="61EECAFC" w14:textId="77777777" w:rsidR="00B518E0" w:rsidRPr="00B67D39" w:rsidRDefault="00B518E0" w:rsidP="00974879">
            <w:pPr>
              <w:spacing w:before="100" w:beforeAutospacing="1" w:after="100" w:afterAutospacing="1"/>
              <w:jc w:val="right"/>
              <w:rPr>
                <w:rFonts w:cs="Calibri"/>
                <w:b/>
                <w:szCs w:val="18"/>
                <w:lang w:eastAsia="pl-PL"/>
              </w:rPr>
            </w:pPr>
          </w:p>
        </w:tc>
      </w:tr>
    </w:tbl>
    <w:p w14:paraId="21700255" w14:textId="77777777" w:rsidR="00172100" w:rsidRDefault="00172100" w:rsidP="005C4A1C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2196443A" w14:textId="77777777" w:rsidR="00B518E0" w:rsidRDefault="00B518E0" w:rsidP="00B518E0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1CC41CBF" w14:textId="1F3008F0" w:rsidR="00B518E0" w:rsidRDefault="00B518E0" w:rsidP="00B518E0">
      <w:pPr>
        <w:pStyle w:val="Akapitzlist"/>
        <w:shd w:val="clear" w:color="auto" w:fill="D9D9D9" w:themeFill="background1" w:themeFillShade="D9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Część 7: </w:t>
      </w:r>
      <w:r w:rsidR="004137DC" w:rsidRPr="004137DC">
        <w:rPr>
          <w:rFonts w:cstheme="minorHAnsi"/>
          <w:b/>
          <w:szCs w:val="18"/>
        </w:rPr>
        <w:t>Zakup wody mineralnej dla pracowników PGED O/Zamość</w:t>
      </w:r>
      <w:r w:rsidRPr="00821ECE">
        <w:rPr>
          <w:rFonts w:cstheme="minorHAnsi"/>
          <w:b/>
          <w:szCs w:val="18"/>
        </w:rPr>
        <w:t>.</w:t>
      </w:r>
    </w:p>
    <w:p w14:paraId="2A8F7D4A" w14:textId="77777777" w:rsidR="00B518E0" w:rsidRDefault="00B518E0" w:rsidP="00B518E0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5DC658AC" w14:textId="77777777" w:rsidR="00B518E0" w:rsidRDefault="00B518E0" w:rsidP="00B518E0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1D44A1B1" w14:textId="77777777" w:rsidR="00B518E0" w:rsidRDefault="00B518E0" w:rsidP="00B518E0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6CFBC9A8" w14:textId="77777777" w:rsidR="00B518E0" w:rsidRPr="00B67D39" w:rsidRDefault="00B518E0" w:rsidP="00B518E0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12742161" w14:textId="77777777" w:rsidR="00B518E0" w:rsidRDefault="00B518E0" w:rsidP="00B518E0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0C3136B8" w14:textId="77777777" w:rsidR="00B518E0" w:rsidRPr="00B67D39" w:rsidRDefault="00B518E0" w:rsidP="00B518E0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570CF853" w14:textId="77777777" w:rsidR="00B518E0" w:rsidRDefault="00B518E0" w:rsidP="00B518E0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brutto</w:t>
      </w:r>
      <w:r w:rsidRPr="00B67D39">
        <w:rPr>
          <w:rFonts w:cstheme="minorHAnsi"/>
          <w:szCs w:val="18"/>
        </w:rPr>
        <w:t xml:space="preserve"> 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...........................................)</w:t>
      </w:r>
    </w:p>
    <w:p w14:paraId="279F6CEF" w14:textId="77777777" w:rsidR="00B518E0" w:rsidRDefault="00B518E0" w:rsidP="00B518E0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2A22CC11" w14:textId="77777777" w:rsidR="00B518E0" w:rsidRDefault="00B518E0" w:rsidP="00B518E0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13FB6758" w14:textId="77777777" w:rsidR="00B518E0" w:rsidRPr="00B67D39" w:rsidRDefault="00B518E0" w:rsidP="00B518E0">
      <w:pPr>
        <w:spacing w:before="100" w:beforeAutospacing="1" w:after="100" w:afterAutospacing="1"/>
        <w:ind w:left="426"/>
        <w:jc w:val="both"/>
        <w:rPr>
          <w:rFonts w:cstheme="minorHAnsi"/>
          <w:szCs w:val="18"/>
        </w:rPr>
      </w:pPr>
      <w:r w:rsidRPr="00B67D39">
        <w:rPr>
          <w:rFonts w:cstheme="minorHAnsi"/>
          <w:szCs w:val="18"/>
        </w:rPr>
        <w:t>Na łączną cenę przedmiotu Zakupu składają się ceny jednostkowe przedstawione w poniższej:</w:t>
      </w:r>
    </w:p>
    <w:tbl>
      <w:tblPr>
        <w:tblW w:w="949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0"/>
        <w:gridCol w:w="956"/>
        <w:gridCol w:w="1366"/>
        <w:gridCol w:w="1469"/>
        <w:gridCol w:w="1151"/>
        <w:gridCol w:w="2535"/>
      </w:tblGrid>
      <w:tr w:rsidR="00B518E0" w:rsidRPr="00B67D39" w14:paraId="1E93E733" w14:textId="77777777" w:rsidTr="00974879">
        <w:trPr>
          <w:trHeight w:val="723"/>
        </w:trPr>
        <w:tc>
          <w:tcPr>
            <w:tcW w:w="2020" w:type="dxa"/>
            <w:shd w:val="clear" w:color="auto" w:fill="FFFFFF" w:themeFill="background1"/>
            <w:vAlign w:val="center"/>
            <w:hideMark/>
          </w:tcPr>
          <w:p w14:paraId="2EB8532B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>Przedmiot</w:t>
            </w:r>
          </w:p>
          <w:p w14:paraId="705B54F0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>zakupu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14:paraId="7AD65D7D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>Ilość</w:t>
            </w:r>
            <w:r>
              <w:rPr>
                <w:rFonts w:cstheme="minorHAnsi"/>
                <w:b/>
                <w:szCs w:val="18"/>
                <w:lang w:eastAsia="pl-PL"/>
              </w:rPr>
              <w:t xml:space="preserve"> butelek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0CCD909B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 xml:space="preserve">Cena jednostkowa netto </w:t>
            </w:r>
            <w:r w:rsidRPr="00B67D39">
              <w:rPr>
                <w:rFonts w:cstheme="minorHAnsi"/>
                <w:b/>
                <w:i/>
                <w:szCs w:val="18"/>
                <w:lang w:eastAsia="pl-PL"/>
              </w:rPr>
              <w:t>(zł)</w:t>
            </w: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14:paraId="45313817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szCs w:val="18"/>
                <w:lang w:eastAsia="pl-PL"/>
              </w:rPr>
              <w:t>Wartość netto</w:t>
            </w:r>
          </w:p>
          <w:p w14:paraId="0C41A386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i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i/>
                <w:szCs w:val="18"/>
                <w:lang w:eastAsia="pl-PL"/>
              </w:rPr>
              <w:t>(zł)</w:t>
            </w: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14:paraId="4D2B0500" w14:textId="77777777" w:rsidR="00B518E0" w:rsidRPr="00B67D39" w:rsidRDefault="00B518E0" w:rsidP="00974879">
            <w:pPr>
              <w:ind w:left="-56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bCs/>
                <w:szCs w:val="18"/>
                <w:lang w:eastAsia="pl-PL"/>
              </w:rPr>
              <w:t>Podatek VAT</w:t>
            </w:r>
          </w:p>
          <w:p w14:paraId="066BA91F" w14:textId="77777777" w:rsidR="00B518E0" w:rsidRPr="00B67D39" w:rsidRDefault="00B518E0" w:rsidP="00974879">
            <w:pPr>
              <w:ind w:left="-56"/>
              <w:jc w:val="center"/>
              <w:rPr>
                <w:rFonts w:cstheme="minorHAnsi"/>
                <w:b/>
                <w:bCs/>
                <w:i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bCs/>
                <w:i/>
                <w:szCs w:val="18"/>
                <w:lang w:eastAsia="pl-PL"/>
              </w:rPr>
              <w:t>(%)</w:t>
            </w:r>
          </w:p>
        </w:tc>
        <w:tc>
          <w:tcPr>
            <w:tcW w:w="2535" w:type="dxa"/>
            <w:shd w:val="clear" w:color="auto" w:fill="FFFFFF" w:themeFill="background1"/>
            <w:vAlign w:val="center"/>
          </w:tcPr>
          <w:p w14:paraId="6B43AEC0" w14:textId="77777777" w:rsidR="00B518E0" w:rsidRPr="00B67D39" w:rsidRDefault="00B518E0" w:rsidP="00974879">
            <w:pPr>
              <w:ind w:hanging="19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  <w:r w:rsidRPr="00B67D39">
              <w:rPr>
                <w:rFonts w:cstheme="minorHAnsi"/>
                <w:b/>
                <w:bCs/>
                <w:szCs w:val="18"/>
                <w:lang w:eastAsia="pl-PL"/>
              </w:rPr>
              <w:t xml:space="preserve">Wartość brutto </w:t>
            </w:r>
            <w:r w:rsidRPr="00B67D39">
              <w:rPr>
                <w:rFonts w:cstheme="minorHAnsi"/>
                <w:b/>
                <w:bCs/>
                <w:i/>
                <w:szCs w:val="18"/>
                <w:lang w:eastAsia="pl-PL"/>
              </w:rPr>
              <w:t>(zł)</w:t>
            </w:r>
          </w:p>
        </w:tc>
      </w:tr>
      <w:tr w:rsidR="00B518E0" w:rsidRPr="006B49A3" w14:paraId="7C5AC6B8" w14:textId="77777777" w:rsidTr="00974879">
        <w:trPr>
          <w:trHeight w:val="195"/>
        </w:trPr>
        <w:tc>
          <w:tcPr>
            <w:tcW w:w="2020" w:type="dxa"/>
            <w:shd w:val="clear" w:color="auto" w:fill="FFFFFF" w:themeFill="background1"/>
            <w:vAlign w:val="center"/>
            <w:hideMark/>
          </w:tcPr>
          <w:p w14:paraId="2B19554A" w14:textId="77777777" w:rsidR="00B518E0" w:rsidRPr="006B49A3" w:rsidRDefault="00B518E0" w:rsidP="00974879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14:paraId="05E9AF7C" w14:textId="77777777" w:rsidR="00B518E0" w:rsidRPr="006B49A3" w:rsidRDefault="00B518E0" w:rsidP="00974879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sz w:val="16"/>
                <w:szCs w:val="16"/>
                <w:lang w:eastAsia="pl-PL"/>
              </w:rPr>
              <w:t>2.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70FDD2FA" w14:textId="77777777" w:rsidR="00B518E0" w:rsidRPr="006B49A3" w:rsidRDefault="00B518E0" w:rsidP="00974879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14:paraId="5493C418" w14:textId="77777777" w:rsidR="00B518E0" w:rsidRPr="006B49A3" w:rsidRDefault="00B518E0" w:rsidP="00974879">
            <w:pPr>
              <w:spacing w:after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sz w:val="16"/>
                <w:szCs w:val="16"/>
                <w:lang w:eastAsia="pl-PL"/>
              </w:rPr>
              <w:t>4. (kol. 2 x kol. 3)</w:t>
            </w: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14:paraId="43D6AF8D" w14:textId="77777777" w:rsidR="00B518E0" w:rsidRPr="006B49A3" w:rsidRDefault="00B518E0" w:rsidP="00974879">
            <w:pPr>
              <w:spacing w:after="0"/>
              <w:ind w:left="-56"/>
              <w:jc w:val="center"/>
              <w:rPr>
                <w:rFonts w:cstheme="minorHAnsi"/>
                <w:bCs/>
                <w:sz w:val="16"/>
                <w:szCs w:val="16"/>
                <w:lang w:eastAsia="pl-PL"/>
              </w:rPr>
            </w:pPr>
          </w:p>
          <w:p w14:paraId="1E197E1B" w14:textId="77777777" w:rsidR="00B518E0" w:rsidRPr="006B49A3" w:rsidRDefault="00B518E0" w:rsidP="00974879">
            <w:pPr>
              <w:spacing w:after="0"/>
              <w:ind w:left="-56"/>
              <w:jc w:val="center"/>
              <w:rPr>
                <w:rFonts w:cstheme="minorHAnsi"/>
                <w:bCs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bCs/>
                <w:sz w:val="16"/>
                <w:szCs w:val="16"/>
                <w:lang w:eastAsia="pl-PL"/>
              </w:rPr>
              <w:t>5.</w:t>
            </w:r>
          </w:p>
          <w:p w14:paraId="53078908" w14:textId="77777777" w:rsidR="00B518E0" w:rsidRPr="006B49A3" w:rsidRDefault="00B518E0" w:rsidP="00974879">
            <w:pPr>
              <w:spacing w:after="0"/>
              <w:ind w:left="-56"/>
              <w:jc w:val="center"/>
              <w:rPr>
                <w:rFonts w:cstheme="minorHAnsi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535" w:type="dxa"/>
            <w:shd w:val="clear" w:color="auto" w:fill="FFFFFF" w:themeFill="background1"/>
            <w:vAlign w:val="center"/>
          </w:tcPr>
          <w:p w14:paraId="6320CCB9" w14:textId="77777777" w:rsidR="00B518E0" w:rsidRPr="006B49A3" w:rsidRDefault="00B518E0" w:rsidP="00974879">
            <w:pPr>
              <w:spacing w:after="0"/>
              <w:ind w:hanging="19"/>
              <w:jc w:val="center"/>
              <w:rPr>
                <w:rFonts w:cstheme="minorHAnsi"/>
                <w:bCs/>
                <w:sz w:val="16"/>
                <w:szCs w:val="16"/>
                <w:lang w:eastAsia="pl-PL"/>
              </w:rPr>
            </w:pPr>
            <w:r w:rsidRPr="006B49A3">
              <w:rPr>
                <w:rFonts w:cstheme="minorHAnsi"/>
                <w:bCs/>
                <w:sz w:val="16"/>
                <w:szCs w:val="16"/>
                <w:lang w:eastAsia="pl-PL"/>
              </w:rPr>
              <w:t>6. (kol.4 + kol.5)</w:t>
            </w:r>
          </w:p>
        </w:tc>
      </w:tr>
      <w:tr w:rsidR="00B518E0" w:rsidRPr="00B67D39" w14:paraId="338B36E8" w14:textId="77777777" w:rsidTr="00974879">
        <w:trPr>
          <w:trHeight w:val="723"/>
        </w:trPr>
        <w:tc>
          <w:tcPr>
            <w:tcW w:w="2020" w:type="dxa"/>
            <w:shd w:val="clear" w:color="auto" w:fill="FFFFFF" w:themeFill="background1"/>
            <w:vAlign w:val="center"/>
          </w:tcPr>
          <w:p w14:paraId="4186882A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 w:rsidRPr="00B518E0">
              <w:rPr>
                <w:rFonts w:cstheme="minorHAnsi"/>
                <w:b/>
                <w:szCs w:val="18"/>
              </w:rPr>
              <w:t>Naturalna woda średnio zmineralizowana niegazowana w butelkach typu PET o pojemności 5 litrów</w:t>
            </w:r>
            <w:r>
              <w:rPr>
                <w:rFonts w:cstheme="minorHAnsi"/>
                <w:b/>
                <w:szCs w:val="18"/>
              </w:rPr>
              <w:t>.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14:paraId="61228EE5" w14:textId="28B1DF54" w:rsidR="00B518E0" w:rsidRPr="00B67D39" w:rsidRDefault="004137DC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  <w:r>
              <w:rPr>
                <w:rFonts w:cstheme="minorHAnsi"/>
                <w:b/>
                <w:szCs w:val="18"/>
                <w:lang w:eastAsia="pl-PL"/>
              </w:rPr>
              <w:t>10 000</w:t>
            </w:r>
          </w:p>
        </w:tc>
        <w:tc>
          <w:tcPr>
            <w:tcW w:w="1366" w:type="dxa"/>
            <w:shd w:val="clear" w:color="auto" w:fill="FFFFFF" w:themeFill="background1"/>
            <w:vAlign w:val="center"/>
          </w:tcPr>
          <w:p w14:paraId="05D0C6A7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14:paraId="3561B7E1" w14:textId="77777777" w:rsidR="00B518E0" w:rsidRPr="00B67D39" w:rsidRDefault="00B518E0" w:rsidP="00974879">
            <w:pPr>
              <w:jc w:val="center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14:paraId="00D809F6" w14:textId="77777777" w:rsidR="00B518E0" w:rsidRPr="00B67D39" w:rsidRDefault="00B518E0" w:rsidP="00974879">
            <w:pPr>
              <w:ind w:left="-56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  <w:tc>
          <w:tcPr>
            <w:tcW w:w="2535" w:type="dxa"/>
            <w:shd w:val="clear" w:color="auto" w:fill="FFFFFF" w:themeFill="background1"/>
            <w:vAlign w:val="center"/>
          </w:tcPr>
          <w:p w14:paraId="7B02BFF6" w14:textId="77777777" w:rsidR="00B518E0" w:rsidRPr="00B67D39" w:rsidRDefault="00B518E0" w:rsidP="00974879">
            <w:pPr>
              <w:ind w:hanging="19"/>
              <w:jc w:val="center"/>
              <w:rPr>
                <w:rFonts w:cstheme="minorHAnsi"/>
                <w:b/>
                <w:bCs/>
                <w:szCs w:val="18"/>
                <w:lang w:eastAsia="pl-PL"/>
              </w:rPr>
            </w:pPr>
          </w:p>
        </w:tc>
      </w:tr>
      <w:tr w:rsidR="00B518E0" w:rsidRPr="00B67D39" w14:paraId="2BB49FD9" w14:textId="77777777" w:rsidTr="00974879">
        <w:trPr>
          <w:trHeight w:val="419"/>
        </w:trPr>
        <w:tc>
          <w:tcPr>
            <w:tcW w:w="4342" w:type="dxa"/>
            <w:gridSpan w:val="3"/>
            <w:shd w:val="clear" w:color="auto" w:fill="FFFFFF" w:themeFill="background1"/>
            <w:vAlign w:val="center"/>
          </w:tcPr>
          <w:p w14:paraId="7EC62EEE" w14:textId="77777777" w:rsidR="00B518E0" w:rsidRPr="00B67D39" w:rsidRDefault="00B518E0" w:rsidP="00974879">
            <w:pPr>
              <w:spacing w:before="100" w:beforeAutospacing="1" w:after="100" w:afterAutospacing="1"/>
              <w:ind w:hanging="50"/>
              <w:jc w:val="right"/>
              <w:rPr>
                <w:rFonts w:cs="Calibri"/>
                <w:b/>
                <w:szCs w:val="18"/>
                <w:lang w:eastAsia="pl-PL"/>
              </w:rPr>
            </w:pPr>
            <w:r>
              <w:rPr>
                <w:rFonts w:cs="Calibri"/>
                <w:b/>
                <w:szCs w:val="18"/>
                <w:lang w:eastAsia="pl-PL"/>
              </w:rPr>
              <w:t xml:space="preserve">CENA OFERTY </w:t>
            </w:r>
          </w:p>
        </w:tc>
        <w:tc>
          <w:tcPr>
            <w:tcW w:w="1469" w:type="dxa"/>
            <w:shd w:val="clear" w:color="auto" w:fill="FFFFFF" w:themeFill="background1"/>
            <w:vAlign w:val="center"/>
          </w:tcPr>
          <w:p w14:paraId="140359B3" w14:textId="77777777" w:rsidR="00B518E0" w:rsidRPr="00B67D39" w:rsidRDefault="00B518E0" w:rsidP="00974879">
            <w:pPr>
              <w:spacing w:before="100" w:beforeAutospacing="1" w:after="100" w:afterAutospacing="1"/>
              <w:ind w:hanging="50"/>
              <w:jc w:val="right"/>
              <w:rPr>
                <w:rFonts w:cs="Calibri"/>
                <w:b/>
                <w:szCs w:val="18"/>
                <w:lang w:eastAsia="pl-PL"/>
              </w:rPr>
            </w:pP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14:paraId="5F94D79B" w14:textId="77777777" w:rsidR="00B518E0" w:rsidRPr="00B67D39" w:rsidRDefault="00B518E0" w:rsidP="00974879">
            <w:pPr>
              <w:spacing w:before="100" w:beforeAutospacing="1" w:after="100" w:afterAutospacing="1"/>
              <w:ind w:hanging="50"/>
              <w:jc w:val="right"/>
              <w:rPr>
                <w:rFonts w:cs="Calibri"/>
                <w:b/>
                <w:szCs w:val="18"/>
                <w:lang w:eastAsia="pl-PL"/>
              </w:rPr>
            </w:pPr>
          </w:p>
        </w:tc>
        <w:tc>
          <w:tcPr>
            <w:tcW w:w="2535" w:type="dxa"/>
            <w:shd w:val="clear" w:color="auto" w:fill="FFFFFF" w:themeFill="background1"/>
            <w:vAlign w:val="bottom"/>
          </w:tcPr>
          <w:p w14:paraId="6C203C42" w14:textId="77777777" w:rsidR="00B518E0" w:rsidRPr="00B67D39" w:rsidRDefault="00B518E0" w:rsidP="00974879">
            <w:pPr>
              <w:spacing w:before="100" w:beforeAutospacing="1" w:after="100" w:afterAutospacing="1"/>
              <w:jc w:val="right"/>
              <w:rPr>
                <w:rFonts w:cs="Calibri"/>
                <w:b/>
                <w:szCs w:val="18"/>
                <w:lang w:eastAsia="pl-PL"/>
              </w:rPr>
            </w:pPr>
          </w:p>
        </w:tc>
      </w:tr>
    </w:tbl>
    <w:p w14:paraId="5283B3D1" w14:textId="77777777" w:rsidR="00B518E0" w:rsidRDefault="00B518E0" w:rsidP="005C4A1C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518BA825" w14:textId="70A95178" w:rsidR="00B67D39" w:rsidRPr="00715360" w:rsidRDefault="00B67D39" w:rsidP="00715360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715360">
        <w:rPr>
          <w:rFonts w:cstheme="minorHAnsi"/>
          <w:b/>
        </w:rPr>
        <w:t>OŚWIADCZENIA I INFORMACJE:</w:t>
      </w:r>
    </w:p>
    <w:p w14:paraId="75BE7991" w14:textId="77777777" w:rsidR="00B67D39" w:rsidRPr="00B67D39" w:rsidRDefault="00B67D39" w:rsidP="00B67D39">
      <w:pPr>
        <w:pStyle w:val="Akapitzlist"/>
        <w:spacing w:line="240" w:lineRule="exact"/>
        <w:ind w:left="0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My, niżej podpisani, niniejszym oświadczamy, co następuje</w:t>
      </w:r>
      <w:r w:rsidRPr="00B67D39">
        <w:rPr>
          <w:rFonts w:cstheme="minorHAnsi"/>
          <w:szCs w:val="18"/>
        </w:rPr>
        <w:t>:</w:t>
      </w:r>
    </w:p>
    <w:p w14:paraId="274A9F9F" w14:textId="0CC4A86A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Spełniamy warunki udziału w postępowaniu wskazane w pkt. 1.2 Załącznika nr 2 do SWZ, jeśli Zamawiający wskazał takie warunki. </w:t>
      </w:r>
      <w:r w:rsidRPr="00B67D39">
        <w:rPr>
          <w:rFonts w:cstheme="minorHAnsi"/>
          <w:szCs w:val="18"/>
        </w:rPr>
        <w:t>W zakresie warunków udziału w postępowaniu, o których mowa powyżej zamierzamy/nie zamierzamy</w:t>
      </w:r>
      <w:r w:rsidRPr="00B67D39">
        <w:rPr>
          <w:rStyle w:val="Odwoanieprzypisudolnego"/>
          <w:rFonts w:cstheme="minorHAnsi"/>
          <w:szCs w:val="18"/>
        </w:rPr>
        <w:footnoteReference w:id="3"/>
      </w:r>
      <w:r w:rsidRPr="00B67D39">
        <w:rPr>
          <w:rFonts w:cstheme="minorHAnsi"/>
          <w:szCs w:val="18"/>
        </w:rPr>
        <w:t xml:space="preserve">  polegać na potencjale następującego podmiotu udostępniającego zasoby, tj. ……………………………. Zobowiązanie podmiotu do udostępnienia zasobów przekazujemy w załączeniu</w:t>
      </w:r>
    </w:p>
    <w:p w14:paraId="74DA589F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 xml:space="preserve">Nie podlegamy wykluczeniu na podstawie przesłanek określonych w pkt. 1.1. Załącznika nr 2 do SWZ. Oświadczenie/a o braku podstaw do wykluczenia na postawie </w:t>
      </w:r>
      <w:r w:rsidRPr="00B67D39">
        <w:rPr>
          <w:rFonts w:cstheme="minorHAnsi"/>
          <w:szCs w:val="18"/>
          <w:lang w:eastAsia="pl-PL"/>
        </w:rPr>
        <w:t>przesłanek określonych w pkt. 1.1. ppkt 1)-4) Załącznika nr 2 do SWZ (zgodnie z pkt. 9.4.3.1-9.4.3.4 Procedury Zakupów PGE Dystrybucja S.A.) składamy w odrębnym oświadczeniu zgodnie ze wzorem stanowiącym Załącznik nr 4 do SWZ, które przekazujemy w załączeniu.</w:t>
      </w:r>
    </w:p>
    <w:p w14:paraId="7786BF0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Zapoznaliśmy się i w pełni akceptujemy treść Specyfikacji Warunków Zamówienia wraz ze wszystkimi załącznikami i nie wnosimy do nich zastrzeżeń, a w przypadku wyboru naszej Oferty zobowiązujemy się do zawarcia umowy, zgodnie ze wzorem załączonym do SWZ.</w:t>
      </w:r>
    </w:p>
    <w:p w14:paraId="075A4AEE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Podane elementy ceny obejmują przedmiot i zakres zamówienia zgodnie z zasadami i warunkami określonymi w Projekcie Umowy stanowiącym Załącznik do SWZ, a także uwzględniają wszystkie składniki związane z realizacją przedmiotu zamówienia wpływające na wysokość ceny.</w:t>
      </w:r>
    </w:p>
    <w:p w14:paraId="2DF93D8A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Oświadczamy, że niedoszacowanie, pominięcie lub brak należytego rozpoznania przez nas zakresu przedmiotu Zamówienia nie jest podstawą do żądania zmiany ceny.</w:t>
      </w:r>
    </w:p>
    <w:p w14:paraId="4DBAAFFF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color w:val="092D74" w:themeColor="text2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Oświadczamy, że zapoznaliśmy się z zasadami określonymi w Kodeksie Postępowania dla Partnerów Biznesowych PGE Dystrybucja S.A. oraz w Dobrych praktykach zakupowych PGE Dystrybucja S.A. W przypadku wyboru naszej Oferty ostatecznej zapewniamy, że w swojej działalności będziemy przestrzegać wszystkich obowiązujących przepisów prawa oraz postanowień wyżej wymienionych dokumentów. Oświadczamy, że dołożymy należytej staranności, aby nasi pracownicy, współpracownicy, </w:t>
      </w:r>
      <w:r w:rsidRPr="00B67D39">
        <w:rPr>
          <w:rFonts w:cstheme="minorHAnsi"/>
          <w:szCs w:val="18"/>
          <w:lang w:eastAsia="pl-PL"/>
        </w:rPr>
        <w:lastRenderedPageBreak/>
        <w:t>podwykonawcy lub  osoby, przy pomocy, których będziemy świadczyć usługi/dostawy/roboty budowlane przestrzegali postanowień wyżej wymienionych dokumentów</w:t>
      </w:r>
      <w:r w:rsidRPr="00B67D39">
        <w:rPr>
          <w:rFonts w:cstheme="minorHAnsi"/>
          <w:color w:val="092D74" w:themeColor="text2"/>
          <w:szCs w:val="18"/>
          <w:lang w:eastAsia="pl-PL"/>
        </w:rPr>
        <w:t>.</w:t>
      </w:r>
    </w:p>
    <w:p w14:paraId="0DFEB3D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Otrzymaliśmy konieczne informacje do przygotowania Oferty i wykonania Zakupu.</w:t>
      </w:r>
    </w:p>
    <w:p w14:paraId="7F44F4CC" w14:textId="4F303911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Oświadczamy, że</w:t>
      </w:r>
      <w:r w:rsidRPr="00B67D39">
        <w:rPr>
          <w:rStyle w:val="Odwoanieprzypisudolnego"/>
          <w:rFonts w:cstheme="minorHAnsi"/>
          <w:szCs w:val="18"/>
        </w:rPr>
        <w:footnoteReference w:id="4"/>
      </w:r>
      <w:r w:rsidRPr="00B67D39">
        <w:rPr>
          <w:rFonts w:cstheme="minorHAnsi"/>
          <w:szCs w:val="18"/>
        </w:rPr>
        <w:t xml:space="preserve"> </w:t>
      </w:r>
    </w:p>
    <w:p w14:paraId="137025D5" w14:textId="77777777" w:rsidR="00B67D39" w:rsidRPr="00B67D39" w:rsidRDefault="00F2681F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603793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B67D39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B67D39">
        <w:rPr>
          <w:rFonts w:cstheme="minorHAnsi"/>
          <w:szCs w:val="18"/>
        </w:rPr>
        <w:tab/>
        <w:t>Przedmiot zamówienia wykonamy siłami własnymi;</w:t>
      </w:r>
    </w:p>
    <w:p w14:paraId="50680943" w14:textId="77777777" w:rsidR="00B67D39" w:rsidRPr="00B67D39" w:rsidRDefault="00F2681F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11706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B67D39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B67D39">
        <w:rPr>
          <w:rFonts w:cstheme="minorHAnsi"/>
          <w:szCs w:val="18"/>
        </w:rPr>
        <w:tab/>
        <w:t>Powierzymy następującym podwykonawcom realizację następujących części:</w:t>
      </w:r>
    </w:p>
    <w:tbl>
      <w:tblPr>
        <w:tblStyle w:val="Tabela-Siatka"/>
        <w:tblW w:w="9497" w:type="dxa"/>
        <w:tblInd w:w="421" w:type="dxa"/>
        <w:tblLook w:val="04A0" w:firstRow="1" w:lastRow="0" w:firstColumn="1" w:lastColumn="0" w:noHBand="0" w:noVBand="1"/>
      </w:tblPr>
      <w:tblGrid>
        <w:gridCol w:w="708"/>
        <w:gridCol w:w="2748"/>
        <w:gridCol w:w="6041"/>
      </w:tblGrid>
      <w:tr w:rsidR="00B67D39" w:rsidRPr="00B67D39" w14:paraId="0483770B" w14:textId="77777777" w:rsidTr="009A129D">
        <w:tc>
          <w:tcPr>
            <w:tcW w:w="708" w:type="dxa"/>
            <w:shd w:val="clear" w:color="auto" w:fill="F2F2F2" w:themeFill="background1" w:themeFillShade="F2"/>
          </w:tcPr>
          <w:p w14:paraId="7E6E4871" w14:textId="77777777" w:rsidR="00B67D39" w:rsidRPr="00B67D39" w:rsidRDefault="00B67D39" w:rsidP="003F2EE6">
            <w:pPr>
              <w:spacing w:line="240" w:lineRule="exact"/>
              <w:ind w:right="-284"/>
              <w:rPr>
                <w:rFonts w:asciiTheme="minorHAnsi" w:hAnsiTheme="minorHAnsi" w:cstheme="minorHAnsi"/>
                <w:szCs w:val="18"/>
              </w:rPr>
            </w:pPr>
            <w:r w:rsidRPr="00B67D39">
              <w:rPr>
                <w:rFonts w:asciiTheme="minorHAnsi" w:hAnsiTheme="minorHAnsi" w:cstheme="minorHAnsi"/>
                <w:szCs w:val="18"/>
              </w:rPr>
              <w:t>Lp.</w:t>
            </w:r>
          </w:p>
        </w:tc>
        <w:tc>
          <w:tcPr>
            <w:tcW w:w="2748" w:type="dxa"/>
            <w:shd w:val="clear" w:color="auto" w:fill="F2F2F2" w:themeFill="background1" w:themeFillShade="F2"/>
          </w:tcPr>
          <w:p w14:paraId="67DE1108" w14:textId="77777777" w:rsidR="00B67D39" w:rsidRPr="00B67D39" w:rsidRDefault="00B67D39" w:rsidP="003F2EE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B67D39">
              <w:rPr>
                <w:rFonts w:asciiTheme="minorHAnsi" w:hAnsiTheme="minorHAnsi" w:cstheme="minorHAnsi"/>
                <w:szCs w:val="18"/>
              </w:rPr>
              <w:t>Nazwa i adres podwykonawcy</w:t>
            </w:r>
          </w:p>
        </w:tc>
        <w:tc>
          <w:tcPr>
            <w:tcW w:w="6041" w:type="dxa"/>
            <w:shd w:val="clear" w:color="auto" w:fill="F2F2F2" w:themeFill="background1" w:themeFillShade="F2"/>
          </w:tcPr>
          <w:p w14:paraId="4D405505" w14:textId="77777777" w:rsidR="00B67D39" w:rsidRPr="00B67D39" w:rsidRDefault="00B67D39" w:rsidP="003F2EE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B67D39">
              <w:rPr>
                <w:rFonts w:asciiTheme="minorHAnsi" w:hAnsiTheme="minorHAnsi" w:cstheme="minorHAnsi"/>
                <w:szCs w:val="18"/>
              </w:rPr>
              <w:t>Zakres zamówienia, który</w:t>
            </w:r>
          </w:p>
          <w:p w14:paraId="380A76FC" w14:textId="77777777" w:rsidR="00B67D39" w:rsidRPr="00B67D39" w:rsidRDefault="00B67D39" w:rsidP="003F2EE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B67D39">
              <w:rPr>
                <w:rFonts w:asciiTheme="minorHAnsi" w:hAnsiTheme="minorHAnsi" w:cstheme="minorHAnsi"/>
                <w:szCs w:val="18"/>
              </w:rPr>
              <w:t>zostanie powierzony podwykonawcy</w:t>
            </w:r>
          </w:p>
        </w:tc>
      </w:tr>
      <w:tr w:rsidR="00B67D39" w:rsidRPr="00B67D39" w14:paraId="1BC01446" w14:textId="77777777" w:rsidTr="009A129D">
        <w:tc>
          <w:tcPr>
            <w:tcW w:w="708" w:type="dxa"/>
          </w:tcPr>
          <w:p w14:paraId="427A9E23" w14:textId="77777777" w:rsidR="00B67D39" w:rsidRPr="00B67D39" w:rsidRDefault="00B67D39" w:rsidP="003F2EE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751186F1" w14:textId="77777777" w:rsidR="00B67D39" w:rsidRPr="00B67D39" w:rsidRDefault="00B67D39" w:rsidP="003F2EE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3C72D0C6" w14:textId="77777777" w:rsidR="00B67D39" w:rsidRPr="00B67D39" w:rsidRDefault="00B67D39" w:rsidP="003F2EE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B67D39" w:rsidRPr="00B67D39" w14:paraId="1F778427" w14:textId="77777777" w:rsidTr="009A129D">
        <w:tc>
          <w:tcPr>
            <w:tcW w:w="708" w:type="dxa"/>
          </w:tcPr>
          <w:p w14:paraId="32D67AD3" w14:textId="77777777" w:rsidR="00B67D39" w:rsidRPr="00B67D39" w:rsidRDefault="00B67D39" w:rsidP="003F2EE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6932CFBC" w14:textId="77777777" w:rsidR="00B67D39" w:rsidRPr="00B67D39" w:rsidRDefault="00B67D39" w:rsidP="003F2EE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5D584C64" w14:textId="77777777" w:rsidR="00B67D39" w:rsidRPr="00B67D39" w:rsidRDefault="00B67D39" w:rsidP="003F2EE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</w:tbl>
    <w:p w14:paraId="47158E41" w14:textId="77777777" w:rsidR="00B67D39" w:rsidRPr="00B67D39" w:rsidRDefault="00B67D39" w:rsidP="00B67D39">
      <w:pPr>
        <w:pStyle w:val="Akapitzlist"/>
        <w:ind w:left="426"/>
        <w:rPr>
          <w:rFonts w:cstheme="minorHAnsi"/>
          <w:szCs w:val="18"/>
          <w:lang w:eastAsia="pl-PL"/>
        </w:rPr>
      </w:pPr>
    </w:p>
    <w:p w14:paraId="20FF3566" w14:textId="77F82CD0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iCs/>
          <w:szCs w:val="18"/>
        </w:rPr>
        <w:t>Wybór naszej Oferty</w:t>
      </w:r>
      <w:r w:rsidRPr="00B67D39">
        <w:rPr>
          <w:rFonts w:cstheme="minorHAnsi"/>
          <w:iCs/>
          <w:szCs w:val="18"/>
          <w:vertAlign w:val="superscript"/>
        </w:rPr>
        <w:footnoteReference w:id="5"/>
      </w:r>
      <w:r w:rsidRPr="00B67D39">
        <w:rPr>
          <w:rFonts w:cstheme="minorHAnsi"/>
          <w:iCs/>
          <w:szCs w:val="18"/>
        </w:rPr>
        <w:t xml:space="preserve"> </w:t>
      </w:r>
    </w:p>
    <w:p w14:paraId="79B03F1A" w14:textId="77777777" w:rsidR="00B67D39" w:rsidRPr="00B67D39" w:rsidRDefault="00B67D39" w:rsidP="00B67D39">
      <w:pPr>
        <w:spacing w:line="240" w:lineRule="exact"/>
        <w:ind w:left="709" w:hanging="283"/>
        <w:rPr>
          <w:rFonts w:cstheme="minorHAnsi"/>
          <w:iCs/>
          <w:szCs w:val="18"/>
        </w:rPr>
      </w:pPr>
      <w:r w:rsidRPr="00B67D39">
        <w:rPr>
          <w:rFonts w:ascii="Segoe UI Symbol" w:hAnsi="Segoe UI Symbol" w:cs="Segoe UI Symbol"/>
          <w:iCs/>
          <w:szCs w:val="18"/>
        </w:rPr>
        <w:t>☐</w:t>
      </w:r>
      <w:r w:rsidRPr="00B67D39">
        <w:rPr>
          <w:rFonts w:cstheme="minorHAnsi"/>
          <w:iCs/>
          <w:szCs w:val="18"/>
        </w:rPr>
        <w:t xml:space="preserve">  </w:t>
      </w:r>
      <w:r w:rsidRPr="00B67D39">
        <w:rPr>
          <w:rFonts w:cstheme="minorHAnsi"/>
          <w:iCs/>
          <w:szCs w:val="18"/>
        </w:rPr>
        <w:tab/>
        <w:t>nie b</w:t>
      </w:r>
      <w:r w:rsidRPr="00B67D39">
        <w:rPr>
          <w:rFonts w:cs="Calibri"/>
          <w:iCs/>
          <w:szCs w:val="18"/>
        </w:rPr>
        <w:t>ę</w:t>
      </w:r>
      <w:r w:rsidRPr="00B67D39">
        <w:rPr>
          <w:rFonts w:cstheme="minorHAnsi"/>
          <w:iCs/>
          <w:szCs w:val="18"/>
        </w:rPr>
        <w:t>dzie prowadzi</w:t>
      </w:r>
      <w:r w:rsidRPr="00B67D39">
        <w:rPr>
          <w:rFonts w:cs="Calibri"/>
          <w:iCs/>
          <w:szCs w:val="18"/>
        </w:rPr>
        <w:t>ć</w:t>
      </w:r>
      <w:r w:rsidRPr="00B67D39">
        <w:rPr>
          <w:rFonts w:cstheme="minorHAnsi"/>
          <w:iCs/>
          <w:szCs w:val="18"/>
        </w:rPr>
        <w:t xml:space="preserve"> do powstania u Zamawiaj</w:t>
      </w:r>
      <w:r w:rsidRPr="00B67D39">
        <w:rPr>
          <w:rFonts w:cs="Calibri"/>
          <w:iCs/>
          <w:szCs w:val="18"/>
        </w:rPr>
        <w:t>ą</w:t>
      </w:r>
      <w:r w:rsidRPr="00B67D39">
        <w:rPr>
          <w:rFonts w:cstheme="minorHAnsi"/>
          <w:iCs/>
          <w:szCs w:val="18"/>
        </w:rPr>
        <w:t>cego obowi</w:t>
      </w:r>
      <w:r w:rsidRPr="00B67D39">
        <w:rPr>
          <w:rFonts w:cs="Calibri"/>
          <w:iCs/>
          <w:szCs w:val="18"/>
        </w:rPr>
        <w:t>ą</w:t>
      </w:r>
      <w:r w:rsidRPr="00B67D39">
        <w:rPr>
          <w:rFonts w:cstheme="minorHAnsi"/>
          <w:iCs/>
          <w:szCs w:val="18"/>
        </w:rPr>
        <w:t>zku podatkowego.</w:t>
      </w:r>
    </w:p>
    <w:p w14:paraId="7971B95C" w14:textId="77777777" w:rsidR="00B67D39" w:rsidRPr="00B67D39" w:rsidRDefault="00B67D39" w:rsidP="00CF1059">
      <w:pPr>
        <w:spacing w:line="240" w:lineRule="exact"/>
        <w:ind w:left="709" w:hanging="283"/>
        <w:jc w:val="both"/>
        <w:rPr>
          <w:rFonts w:cstheme="minorHAnsi"/>
          <w:iCs/>
          <w:szCs w:val="18"/>
        </w:rPr>
      </w:pPr>
      <w:r w:rsidRPr="00B67D39">
        <w:rPr>
          <w:rFonts w:ascii="Segoe UI Symbol" w:hAnsi="Segoe UI Symbol" w:cs="Segoe UI Symbol"/>
          <w:iCs/>
          <w:szCs w:val="18"/>
        </w:rPr>
        <w:t>☐</w:t>
      </w:r>
      <w:r w:rsidRPr="00B67D39">
        <w:rPr>
          <w:rFonts w:cstheme="minorHAnsi"/>
          <w:iCs/>
          <w:szCs w:val="18"/>
        </w:rPr>
        <w:t xml:space="preserve">  </w:t>
      </w:r>
      <w:r w:rsidRPr="00B67D39">
        <w:rPr>
          <w:rFonts w:cstheme="minorHAnsi"/>
          <w:iCs/>
          <w:szCs w:val="18"/>
        </w:rPr>
        <w:tab/>
        <w:t>b</w:t>
      </w:r>
      <w:r w:rsidRPr="00B67D39">
        <w:rPr>
          <w:rFonts w:cs="Calibri"/>
          <w:iCs/>
          <w:szCs w:val="18"/>
        </w:rPr>
        <w:t>ę</w:t>
      </w:r>
      <w:r w:rsidRPr="00B67D39">
        <w:rPr>
          <w:rFonts w:cstheme="minorHAnsi"/>
          <w:iCs/>
          <w:szCs w:val="18"/>
        </w:rPr>
        <w:t>dzie prowadzi</w:t>
      </w:r>
      <w:r w:rsidRPr="00B67D39">
        <w:rPr>
          <w:rFonts w:cs="Calibri"/>
          <w:iCs/>
          <w:szCs w:val="18"/>
        </w:rPr>
        <w:t>ć</w:t>
      </w:r>
      <w:r w:rsidRPr="00B67D39">
        <w:rPr>
          <w:rFonts w:cstheme="minorHAnsi"/>
          <w:iCs/>
          <w:szCs w:val="18"/>
        </w:rPr>
        <w:t xml:space="preserve"> do powstania u Zamawiaj</w:t>
      </w:r>
      <w:r w:rsidRPr="00B67D39">
        <w:rPr>
          <w:rFonts w:cs="Calibri"/>
          <w:iCs/>
          <w:szCs w:val="18"/>
        </w:rPr>
        <w:t>ą</w:t>
      </w:r>
      <w:r w:rsidRPr="00B67D39">
        <w:rPr>
          <w:rFonts w:cstheme="minorHAnsi"/>
          <w:iCs/>
          <w:szCs w:val="18"/>
        </w:rPr>
        <w:t>cego obowi</w:t>
      </w:r>
      <w:r w:rsidRPr="00B67D39">
        <w:rPr>
          <w:rFonts w:cs="Calibri"/>
          <w:iCs/>
          <w:szCs w:val="18"/>
        </w:rPr>
        <w:t>ą</w:t>
      </w:r>
      <w:r w:rsidRPr="00B67D39">
        <w:rPr>
          <w:rFonts w:cstheme="minorHAnsi"/>
          <w:iCs/>
          <w:szCs w:val="18"/>
        </w:rPr>
        <w:t>zku podatkowego. Wskazujemy nazw</w:t>
      </w:r>
      <w:r w:rsidRPr="00B67D39">
        <w:rPr>
          <w:rFonts w:cs="Calibri"/>
          <w:iCs/>
          <w:szCs w:val="18"/>
        </w:rPr>
        <w:t>ę</w:t>
      </w:r>
      <w:r w:rsidRPr="00B67D39">
        <w:rPr>
          <w:rFonts w:cstheme="minorHAnsi"/>
          <w:iCs/>
          <w:szCs w:val="18"/>
        </w:rPr>
        <w:t xml:space="preserve"> (rodzaj) towaru lub us</w:t>
      </w:r>
      <w:r w:rsidRPr="00B67D39">
        <w:rPr>
          <w:rFonts w:cs="Calibri"/>
          <w:iCs/>
          <w:szCs w:val="18"/>
        </w:rPr>
        <w:t>ł</w:t>
      </w:r>
      <w:r w:rsidRPr="00B67D39">
        <w:rPr>
          <w:rFonts w:cstheme="minorHAnsi"/>
          <w:iCs/>
          <w:szCs w:val="18"/>
        </w:rPr>
        <w:t>ugi, kt</w:t>
      </w:r>
      <w:r w:rsidRPr="00B67D39">
        <w:rPr>
          <w:rFonts w:cs="Calibri"/>
          <w:iCs/>
          <w:szCs w:val="18"/>
        </w:rPr>
        <w:t>ó</w:t>
      </w:r>
      <w:r w:rsidRPr="00B67D39">
        <w:rPr>
          <w:rFonts w:cstheme="minorHAnsi"/>
          <w:iCs/>
          <w:szCs w:val="18"/>
        </w:rPr>
        <w:t>rych dostawa lub świadczenie będzie prowadzić do jego powstania, ich wartość bez kwoty podatku oraz stawkę podatku, która zgodnie z wiedzą Wykonawcy, będzie miała zastosowanie: …......................................................................................................................</w:t>
      </w:r>
    </w:p>
    <w:p w14:paraId="1AE0F47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Uważamy się za związanych niniejszą Ofertą przez okres wskazany w pkt 11.1. SWZ.</w:t>
      </w:r>
    </w:p>
    <w:p w14:paraId="430E2376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 xml:space="preserve">Oświadczamy, że załączone dokumenty są jawne i nie zawierają informacji stanowiących tajemnicę przedsiębiorstwa w rozumieniu przepisów o zwalczaniu nieuczciwej konkurencji, za wyjątkiem informacji zawartych w plikach złożonych w katalogu „Dokument niejawny (tajemnica przedsiębiorstwa)”. Pliki te stanowią tajemnicę przedsiębiorstwa w rozumieniu ustawy z dnia 16 kwietnia 1993 r. o zwalczaniu nieuczciwej konkurencji </w:t>
      </w:r>
      <w:r w:rsidRPr="00B67D39">
        <w:rPr>
          <w:rFonts w:cstheme="minorHAnsi"/>
          <w:i/>
          <w:szCs w:val="18"/>
        </w:rPr>
        <w:t>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  <w:r w:rsidRPr="00B67D39">
        <w:rPr>
          <w:rStyle w:val="Odwoanieprzypisudolnego"/>
          <w:rFonts w:cstheme="minorHAnsi"/>
          <w:i/>
          <w:szCs w:val="18"/>
        </w:rPr>
        <w:footnoteReference w:id="6"/>
      </w:r>
    </w:p>
    <w:p w14:paraId="1073373E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Oświadczamy, że załączone do oferty dokumenty przedstawiają stan prawny i faktyczny, aktualny na dzień złożenia oferty (za składanie nieprawdziwych informacji Wykonawca odpowiada zgodnie z art. 270 Kodeksu Karnego).</w:t>
      </w:r>
    </w:p>
    <w:p w14:paraId="2F1B030A" w14:textId="26F738A4" w:rsidR="00B67D39" w:rsidRPr="005C4A1C" w:rsidRDefault="00B67D39" w:rsidP="005C4A1C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b/>
          <w:bCs/>
          <w:szCs w:val="18"/>
          <w:lang w:eastAsia="pl-PL"/>
        </w:rPr>
      </w:pPr>
      <w:r w:rsidRPr="00821ECE">
        <w:rPr>
          <w:rFonts w:cstheme="minorHAnsi"/>
          <w:b/>
          <w:bCs/>
          <w:strike/>
          <w:szCs w:val="18"/>
          <w:lang w:eastAsia="pl-PL"/>
        </w:rPr>
        <w:t>Wadium</w:t>
      </w:r>
      <w:r w:rsidR="00451ADB" w:rsidRPr="00821ECE">
        <w:rPr>
          <w:rFonts w:cstheme="minorHAnsi"/>
          <w:b/>
          <w:bCs/>
          <w:strike/>
          <w:szCs w:val="18"/>
          <w:lang w:eastAsia="pl-PL"/>
        </w:rPr>
        <w:t>:</w:t>
      </w:r>
      <w:r w:rsidRPr="00821ECE">
        <w:rPr>
          <w:rFonts w:cstheme="minorHAnsi"/>
          <w:b/>
          <w:bCs/>
          <w:strike/>
          <w:szCs w:val="18"/>
          <w:lang w:eastAsia="pl-PL"/>
        </w:rPr>
        <w:t xml:space="preserve"> </w:t>
      </w:r>
      <w:r w:rsidR="00451ADB" w:rsidRPr="00821ECE">
        <w:rPr>
          <w:rFonts w:cstheme="minorHAnsi"/>
          <w:b/>
          <w:bCs/>
          <w:strike/>
          <w:szCs w:val="18"/>
          <w:lang w:eastAsia="pl-PL"/>
        </w:rPr>
        <w:t xml:space="preserve"> </w:t>
      </w:r>
      <w:r w:rsidRPr="00821ECE">
        <w:rPr>
          <w:rFonts w:cstheme="minorHAnsi"/>
          <w:b/>
          <w:bCs/>
          <w:strike/>
          <w:szCs w:val="18"/>
          <w:lang w:eastAsia="pl-PL"/>
        </w:rPr>
        <w:t>o wartości zostało wniesione w formie …..........................</w:t>
      </w:r>
      <w:r w:rsidRPr="005C4A1C">
        <w:rPr>
          <w:rFonts w:cstheme="minorHAnsi"/>
          <w:b/>
          <w:bCs/>
          <w:szCs w:val="18"/>
          <w:lang w:eastAsia="pl-PL"/>
        </w:rPr>
        <w:t xml:space="preserve">.. </w:t>
      </w:r>
    </w:p>
    <w:p w14:paraId="3BB27B39" w14:textId="77777777" w:rsidR="00B67D39" w:rsidRPr="00B67D39" w:rsidRDefault="00B67D39" w:rsidP="00CF105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W przypadku, gdy realizowane przez Wykonawcę zamówienie będzie wymagało powierzenia przez PGE Dystrybucja S.A. danych osobowych do przetwarzania, zobowiązujemy się do przyjęcia wszystkich obowiązków wynikających z art. 28 RODO, przedstawimy wypełnioną Ankietę dla Przetwarzającego i zapewniamy wystarczające gwarancje wdrożenia odpowiednich środków technicznych i organizacyjnych, aby przetwarzanie danych osobowych spełniało wymogi wynikające z 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 chroniło prawa osób, których dane dotyczą.</w:t>
      </w:r>
    </w:p>
    <w:p w14:paraId="492E13C5" w14:textId="44B093C8" w:rsidR="00B67D39" w:rsidRPr="00B67D39" w:rsidRDefault="005C378E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>
        <w:rPr>
          <w:rFonts w:cstheme="minorHAnsi"/>
          <w:szCs w:val="18"/>
          <w:lang w:eastAsia="pl-PL"/>
        </w:rPr>
        <w:t>14</w:t>
      </w:r>
      <w:r w:rsidR="00B67D39" w:rsidRPr="00B67D39">
        <w:rPr>
          <w:rFonts w:cstheme="minorHAnsi"/>
          <w:szCs w:val="18"/>
          <w:lang w:eastAsia="pl-PL"/>
        </w:rPr>
        <w:t>.1.</w:t>
      </w:r>
      <w:r w:rsidR="00B67D39" w:rsidRPr="00B67D39">
        <w:rPr>
          <w:rFonts w:cstheme="minorHAnsi"/>
          <w:szCs w:val="18"/>
          <w:lang w:eastAsia="pl-PL"/>
        </w:rPr>
        <w:tab/>
      </w:r>
      <w:r w:rsidR="00B67D39" w:rsidRPr="00B67D39">
        <w:rPr>
          <w:rFonts w:cstheme="minorHAnsi"/>
          <w:szCs w:val="18"/>
        </w:rPr>
        <w:t>Oświadczamy, że wypełniliśmy obowiązki informacyjne przewidziane w art. 13 lub art. 14 RODO  wobec osób fizycznych, od których dane osobowe bezpośrednio lub pośrednio pozyskaliśmy w celu ubiegania się o udzielenie Zakupu w niniejszym postępowaniu.</w:t>
      </w:r>
      <w:r w:rsidR="00B67D39" w:rsidRPr="00B67D39">
        <w:rPr>
          <w:rStyle w:val="Odwoanieprzypisudolnego"/>
          <w:rFonts w:cstheme="minorHAnsi"/>
          <w:szCs w:val="18"/>
        </w:rPr>
        <w:footnoteReference w:id="7"/>
      </w:r>
    </w:p>
    <w:p w14:paraId="07B95326" w14:textId="7D5759FF" w:rsidR="00B67D39" w:rsidRPr="00B67D39" w:rsidRDefault="005C378E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>
        <w:rPr>
          <w:rFonts w:cstheme="minorHAnsi"/>
          <w:szCs w:val="18"/>
        </w:rPr>
        <w:t>14</w:t>
      </w:r>
      <w:r w:rsidR="00B67D39" w:rsidRPr="00B67D39">
        <w:rPr>
          <w:rFonts w:cstheme="minorHAnsi"/>
          <w:szCs w:val="18"/>
        </w:rPr>
        <w:t>.2.</w:t>
      </w:r>
      <w:r w:rsidR="00B67D39" w:rsidRPr="00B67D39">
        <w:rPr>
          <w:rFonts w:cstheme="minorHAnsi"/>
          <w:szCs w:val="18"/>
        </w:rPr>
        <w:tab/>
      </w:r>
      <w:r w:rsidR="00B67D39" w:rsidRPr="00B67D39">
        <w:rPr>
          <w:rFonts w:cstheme="minorHAnsi"/>
          <w:szCs w:val="18"/>
          <w:lang w:eastAsia="pl-PL"/>
        </w:rPr>
        <w:t xml:space="preserve">Oświadczamy, że zapewniamy wystarczające gwarancje wdrożenia odpowiednich środków technicznych i organizacyjnych, aby przetwarzanie danych osobowych spełniało wymogi wynikające z obowiązujących przepisów o ochronie danych osobowych, w tym przepisów RODO mających zastosowanie i chroniło prawa osób, których dane dotyczą. Jednocześnie oświadczamy, że: </w:t>
      </w:r>
    </w:p>
    <w:p w14:paraId="6BB77F77" w14:textId="77777777" w:rsidR="00B67D39" w:rsidRPr="00B67D39" w:rsidRDefault="00B67D39" w:rsidP="00CF1059">
      <w:pPr>
        <w:pStyle w:val="Akapitzlist"/>
        <w:numPr>
          <w:ilvl w:val="1"/>
          <w:numId w:val="29"/>
        </w:numPr>
        <w:spacing w:after="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Znane są nam wszelkie obowiązki wynikające z obowiązujących przepisów o ochronie danych osobowych, w tym przepisów RODO, które zobowiązujemy się wykonywać jako podmiot przetwarzający dane osobowe na zlecenie administratora danych lub jako administrator danych osobowych.</w:t>
      </w:r>
    </w:p>
    <w:p w14:paraId="79A1EDF1" w14:textId="77777777" w:rsidR="00B67D39" w:rsidRPr="00B67D39" w:rsidRDefault="00B67D3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lastRenderedPageBreak/>
        <w:t>Zapoznaliśmy się z klauzulą informacyjną dotyczącą przetwarzania danych osobowych osób fizycznych zamieszczoną na stronie internetowej:</w:t>
      </w:r>
    </w:p>
    <w:p w14:paraId="54321E2D" w14:textId="77777777" w:rsidR="00B67D39" w:rsidRPr="00B67D39" w:rsidRDefault="00B67D39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1" w:history="1">
        <w:r w:rsidRPr="00B67D39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Pr="00B67D39">
        <w:rPr>
          <w:rFonts w:cstheme="minorHAnsi"/>
          <w:i/>
          <w:szCs w:val="18"/>
          <w:lang w:eastAsia="pl-PL"/>
        </w:rPr>
        <w:t>;</w:t>
      </w:r>
    </w:p>
    <w:p w14:paraId="21BC8648" w14:textId="528EEB7E" w:rsidR="00B67D39" w:rsidRPr="00B67D39" w:rsidRDefault="00CF105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w</w:t>
      </w:r>
      <w:r w:rsidR="00B67D39" w:rsidRPr="00B67D39">
        <w:rPr>
          <w:rFonts w:cstheme="minorHAnsi"/>
          <w:szCs w:val="18"/>
          <w:lang w:eastAsia="pl-PL"/>
        </w:rPr>
        <w:t>ypełniliśmy obowiązki wynikające z przepisów o ochronie danych osobowych (w szczególności RODO), w tym obowiązki informacyjne, w stosunku do osób, od których dane osobowe bezpośrednio lub pośrednio pozyskaliśmy w celu ubiegania się o udzielenie Zakupu w niniejszym postępowaniu. Spełniliśmy w imieniu Zamawiającego wobec tych osób obowiązek informacyjny Zamawiającego z art. 14 RODO, zgodnie z klauzulą informacyjną Zamawiającego zamieszczoną na stronie internetowej:</w:t>
      </w:r>
    </w:p>
    <w:p w14:paraId="58783B24" w14:textId="77777777" w:rsidR="00B67D39" w:rsidRPr="00B67D39" w:rsidRDefault="00B67D39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2" w:history="1">
        <w:r w:rsidRPr="00B67D39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Pr="00B67D39">
        <w:rPr>
          <w:rFonts w:cstheme="minorHAnsi"/>
          <w:szCs w:val="18"/>
          <w:lang w:eastAsia="pl-PL"/>
        </w:rPr>
        <w:t>;</w:t>
      </w:r>
    </w:p>
    <w:p w14:paraId="6758CA3E" w14:textId="1C3A4892" w:rsidR="002A0035" w:rsidRPr="00821ECE" w:rsidRDefault="00CF1059" w:rsidP="00821ECE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w</w:t>
      </w:r>
      <w:r w:rsidR="00B67D39" w:rsidRPr="00B67D39">
        <w:rPr>
          <w:rFonts w:cstheme="minorHAnsi"/>
          <w:szCs w:val="18"/>
          <w:lang w:eastAsia="pl-PL"/>
        </w:rPr>
        <w:t xml:space="preserve"> przypadku zawarcia umowy w wyniku niniejszego postępowania, jako podmiot przetwarzający dane osobowe na zlecenie administratora danych (Zamawiającego), zobowiązujemy się zawrzeć z Zamawiającym umowę powierzenia przetwarzania danych osobowych, według wzoru obowiązującego u Zamawiającego. </w:t>
      </w:r>
    </w:p>
    <w:p w14:paraId="24FFDC52" w14:textId="77777777" w:rsidR="002A0035" w:rsidRPr="00B67D39" w:rsidRDefault="002A0035" w:rsidP="00222482">
      <w:pPr>
        <w:pStyle w:val="Akapitzlist"/>
        <w:spacing w:before="120" w:after="120" w:line="240" w:lineRule="exact"/>
        <w:ind w:left="1418"/>
        <w:jc w:val="both"/>
        <w:rPr>
          <w:rFonts w:cstheme="minorHAnsi"/>
          <w:szCs w:val="18"/>
          <w:lang w:eastAsia="pl-PL"/>
        </w:rPr>
      </w:pPr>
    </w:p>
    <w:p w14:paraId="6733086F" w14:textId="77777777" w:rsidR="00B67D39" w:rsidRPr="00B67D39" w:rsidRDefault="00B67D39" w:rsidP="00B67D39">
      <w:pPr>
        <w:pStyle w:val="Akapitzlist"/>
        <w:spacing w:before="120"/>
        <w:ind w:left="426"/>
        <w:rPr>
          <w:rFonts w:cstheme="minorHAnsi"/>
          <w:b/>
          <w:szCs w:val="18"/>
          <w:lang w:eastAsia="pl-PL"/>
        </w:rPr>
      </w:pPr>
    </w:p>
    <w:p w14:paraId="2BD77FBD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Przekazywane przez nas dane osobowe mogą być wykorzystane wyłącznie w  celach związanych z niniejszym postępowaniem zakupowym.</w:t>
      </w:r>
    </w:p>
    <w:p w14:paraId="054C4157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Do niniejszej oferty są dołączone następujące załączniki:</w:t>
      </w:r>
    </w:p>
    <w:p w14:paraId="59736B9D" w14:textId="77777777" w:rsidR="00B67D39" w:rsidRPr="00B67D39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B67D39">
        <w:rPr>
          <w:rFonts w:cstheme="minorHAnsi"/>
          <w:bCs/>
          <w:szCs w:val="18"/>
        </w:rPr>
        <w:t>Załącznik nr 1 - …………</w:t>
      </w:r>
    </w:p>
    <w:p w14:paraId="3BF44B0A" w14:textId="77777777" w:rsidR="00B67D39" w:rsidRPr="00B67D39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B67D39">
        <w:rPr>
          <w:rFonts w:cstheme="minorHAnsi"/>
          <w:bCs/>
          <w:szCs w:val="18"/>
        </w:rPr>
        <w:t>Załącznik nr 2 - …………</w:t>
      </w: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Default="00A62B4C" w:rsidP="00A62B4C">
      <w:pPr>
        <w:rPr>
          <w:rFonts w:ascii="Verdana" w:eastAsia="Verdana" w:hAnsi="Verdana" w:cs="Times New Roman"/>
        </w:rPr>
      </w:pPr>
    </w:p>
    <w:p w14:paraId="12BBD018" w14:textId="77777777" w:rsidR="006024F2" w:rsidRDefault="006024F2" w:rsidP="00A62B4C">
      <w:pPr>
        <w:rPr>
          <w:rFonts w:ascii="Verdana" w:eastAsia="Verdana" w:hAnsi="Verdana" w:cs="Times New Roman"/>
        </w:rPr>
      </w:pPr>
    </w:p>
    <w:p w14:paraId="68109A20" w14:textId="77777777" w:rsidR="006024F2" w:rsidRDefault="006024F2" w:rsidP="00A62B4C">
      <w:pPr>
        <w:rPr>
          <w:rFonts w:ascii="Verdana" w:eastAsia="Verdana" w:hAnsi="Verdana" w:cs="Times New Roman"/>
        </w:rPr>
      </w:pPr>
    </w:p>
    <w:p w14:paraId="6DCE8A3C" w14:textId="77777777" w:rsidR="006024F2" w:rsidRDefault="006024F2" w:rsidP="00A62B4C">
      <w:pPr>
        <w:rPr>
          <w:rFonts w:ascii="Verdana" w:eastAsia="Verdana" w:hAnsi="Verdana" w:cs="Times New Roman"/>
        </w:rPr>
      </w:pPr>
    </w:p>
    <w:p w14:paraId="5AF07E07" w14:textId="77777777" w:rsidR="006024F2" w:rsidRDefault="006024F2" w:rsidP="00A62B4C">
      <w:pPr>
        <w:rPr>
          <w:rFonts w:ascii="Verdana" w:eastAsia="Verdana" w:hAnsi="Verdana" w:cs="Times New Roman"/>
        </w:rPr>
      </w:pPr>
    </w:p>
    <w:p w14:paraId="79F0660C" w14:textId="77777777" w:rsidR="006024F2" w:rsidRDefault="006024F2" w:rsidP="00A62B4C">
      <w:pPr>
        <w:rPr>
          <w:rFonts w:ascii="Verdana" w:eastAsia="Verdana" w:hAnsi="Verdana" w:cs="Times New Roman"/>
        </w:rPr>
      </w:pPr>
    </w:p>
    <w:p w14:paraId="7587F018" w14:textId="77777777" w:rsidR="006024F2" w:rsidRDefault="006024F2" w:rsidP="00A62B4C">
      <w:pPr>
        <w:rPr>
          <w:rFonts w:ascii="Verdana" w:eastAsia="Verdana" w:hAnsi="Verdana" w:cs="Times New Roman"/>
        </w:rPr>
      </w:pPr>
    </w:p>
    <w:p w14:paraId="17741CEF" w14:textId="77777777" w:rsidR="006024F2" w:rsidRDefault="006024F2" w:rsidP="00A62B4C">
      <w:pPr>
        <w:rPr>
          <w:rFonts w:ascii="Verdana" w:eastAsia="Verdana" w:hAnsi="Verdana" w:cs="Times New Roman"/>
        </w:rPr>
      </w:pPr>
    </w:p>
    <w:p w14:paraId="3870B143" w14:textId="77777777" w:rsidR="006024F2" w:rsidRPr="00A62B4C" w:rsidRDefault="006024F2" w:rsidP="00A62B4C">
      <w:pPr>
        <w:rPr>
          <w:rFonts w:ascii="Verdana" w:eastAsia="Verdana" w:hAnsi="Verdana" w:cs="Times New Roman"/>
        </w:rPr>
      </w:pPr>
    </w:p>
    <w:p w14:paraId="4553812D" w14:textId="77777777" w:rsidR="00A62B4C" w:rsidRDefault="00A62B4C" w:rsidP="00A62B4C">
      <w:pPr>
        <w:rPr>
          <w:rFonts w:ascii="Verdana" w:eastAsia="Verdana" w:hAnsi="Verdana" w:cs="Times New Roman"/>
        </w:rPr>
      </w:pPr>
    </w:p>
    <w:p w14:paraId="7BF7F449" w14:textId="77777777" w:rsidR="00B2549B" w:rsidRDefault="00B2549B" w:rsidP="00A62B4C">
      <w:pPr>
        <w:rPr>
          <w:rFonts w:ascii="Verdana" w:eastAsia="Verdana" w:hAnsi="Verdana" w:cs="Times New Roman"/>
        </w:rPr>
      </w:pPr>
    </w:p>
    <w:p w14:paraId="505EFF96" w14:textId="77777777" w:rsidR="00B2549B" w:rsidRDefault="00B2549B" w:rsidP="00A62B4C">
      <w:pPr>
        <w:rPr>
          <w:rFonts w:ascii="Verdana" w:eastAsia="Verdana" w:hAnsi="Verdana" w:cs="Times New Roman"/>
        </w:rPr>
      </w:pPr>
    </w:p>
    <w:p w14:paraId="6C1C9CB2" w14:textId="77777777" w:rsidR="00B2549B" w:rsidRDefault="00B2549B" w:rsidP="00A62B4C">
      <w:pPr>
        <w:rPr>
          <w:rFonts w:ascii="Verdana" w:eastAsia="Verdana" w:hAnsi="Verdana" w:cs="Times New Roman"/>
        </w:rPr>
      </w:pPr>
    </w:p>
    <w:p w14:paraId="66FBF53B" w14:textId="77777777" w:rsidR="00B2549B" w:rsidRDefault="00B2549B" w:rsidP="00A62B4C">
      <w:pPr>
        <w:rPr>
          <w:rFonts w:ascii="Verdana" w:eastAsia="Verdana" w:hAnsi="Verdana" w:cs="Times New Roman"/>
        </w:rPr>
      </w:pPr>
    </w:p>
    <w:p w14:paraId="4C7066A2" w14:textId="77777777" w:rsidR="00B2549B" w:rsidRDefault="00B2549B" w:rsidP="00A62B4C">
      <w:pPr>
        <w:rPr>
          <w:rFonts w:ascii="Verdana" w:eastAsia="Verdana" w:hAnsi="Verdana" w:cs="Times New Roman"/>
        </w:rPr>
      </w:pPr>
    </w:p>
    <w:p w14:paraId="6C9B1520" w14:textId="77777777" w:rsidR="00B2549B" w:rsidRDefault="00B2549B" w:rsidP="00A62B4C">
      <w:pPr>
        <w:rPr>
          <w:rFonts w:ascii="Verdana" w:eastAsia="Verdana" w:hAnsi="Verdana" w:cs="Times New Roman"/>
        </w:rPr>
      </w:pPr>
    </w:p>
    <w:p w14:paraId="09F88E84" w14:textId="77777777" w:rsidR="00B2549B" w:rsidRDefault="00B2549B" w:rsidP="00A62B4C">
      <w:pPr>
        <w:rPr>
          <w:rFonts w:ascii="Verdana" w:eastAsia="Verdana" w:hAnsi="Verdana" w:cs="Times New Roman"/>
        </w:rPr>
      </w:pPr>
    </w:p>
    <w:p w14:paraId="08612D00" w14:textId="77777777" w:rsidR="00B2549B" w:rsidRDefault="00B2549B" w:rsidP="00A62B4C">
      <w:pPr>
        <w:rPr>
          <w:rFonts w:ascii="Verdana" w:eastAsia="Verdana" w:hAnsi="Verdana" w:cs="Times New Roman"/>
        </w:rPr>
      </w:pPr>
    </w:p>
    <w:p w14:paraId="54B64070" w14:textId="77777777" w:rsidR="00B2549B" w:rsidRDefault="00B2549B" w:rsidP="00A62B4C">
      <w:pPr>
        <w:rPr>
          <w:rFonts w:ascii="Verdana" w:eastAsia="Verdana" w:hAnsi="Verdana" w:cs="Times New Roman"/>
        </w:rPr>
      </w:pPr>
    </w:p>
    <w:p w14:paraId="712C0E73" w14:textId="77777777" w:rsidR="00B2549B" w:rsidRDefault="00B2549B" w:rsidP="00A62B4C">
      <w:pPr>
        <w:rPr>
          <w:rFonts w:ascii="Verdana" w:eastAsia="Verdana" w:hAnsi="Verdana" w:cs="Times New Roman"/>
        </w:rPr>
      </w:pPr>
    </w:p>
    <w:p w14:paraId="7E4AD5F2" w14:textId="77777777" w:rsidR="00B2549B" w:rsidRPr="00A62B4C" w:rsidRDefault="00B2549B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6917D6C7" w14:textId="65BE21EB" w:rsidR="00004CC6" w:rsidRDefault="00004CC6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53BA342D" w14:textId="77777777" w:rsidR="00EA74A6" w:rsidRDefault="00EA74A6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41A22C82" w14:textId="35269A30" w:rsidR="00004CC6" w:rsidRDefault="00004CC6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2EF428D7" w14:textId="77777777" w:rsidR="00004CC6" w:rsidRDefault="00004CC6" w:rsidP="00004CC6">
      <w:pPr>
        <w:ind w:left="2552" w:hanging="2552"/>
        <w:jc w:val="right"/>
        <w:rPr>
          <w:rFonts w:ascii="Verdana" w:eastAsia="Verdana" w:hAnsi="Verdana" w:cs="Times New Roman"/>
          <w:b/>
        </w:rPr>
      </w:pPr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2022/576 </w:t>
      </w:r>
      <w:r>
        <w:rPr>
          <w:rFonts w:ascii="Verdana" w:eastAsia="Verdana" w:hAnsi="Verdana" w:cs="Times New Roman"/>
          <w:b/>
        </w:rPr>
        <w:t xml:space="preserve">Z DNIA 8 KWIETNIA 2022 R. </w:t>
      </w:r>
    </w:p>
    <w:p w14:paraId="1F88CAA9" w14:textId="77777777" w:rsidR="00004CC6" w:rsidRPr="00535E9B" w:rsidRDefault="00004CC6" w:rsidP="00004CC6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004CC6" w:rsidRPr="006B56FD" w14:paraId="2F6AEF34" w14:textId="77777777" w:rsidTr="00116623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5DD380FF" w14:textId="77777777" w:rsidR="00004CC6" w:rsidRPr="006B56FD" w:rsidRDefault="00004CC6" w:rsidP="00116623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6089B0B" w14:textId="77777777" w:rsidR="00004CC6" w:rsidRDefault="00004CC6" w:rsidP="00116623">
            <w:pPr>
              <w:ind w:right="28"/>
              <w:rPr>
                <w:rFonts w:asciiTheme="minorHAnsi" w:hAnsiTheme="minorHAnsi" w:cstheme="minorHAnsi"/>
              </w:rPr>
            </w:pPr>
          </w:p>
          <w:p w14:paraId="6330B7C1" w14:textId="77777777" w:rsidR="00004CC6" w:rsidRPr="006B56FD" w:rsidRDefault="00004CC6" w:rsidP="00116623">
            <w:pPr>
              <w:ind w:right="28"/>
              <w:rPr>
                <w:rFonts w:asciiTheme="minorHAnsi" w:hAnsiTheme="minorHAnsi" w:cstheme="minorHAnsi"/>
              </w:rPr>
            </w:pPr>
          </w:p>
          <w:p w14:paraId="5F06613F" w14:textId="77777777" w:rsidR="00004CC6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2CD8A93" w14:textId="77777777" w:rsidR="00004CC6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7249F753" w14:textId="77777777" w:rsidR="00004CC6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AA227C3" w14:textId="77777777" w:rsidR="00004CC6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59DC1A03" w14:textId="77777777" w:rsidR="00004CC6" w:rsidRPr="006B56FD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6BDECB71" w14:textId="77777777" w:rsidR="00004CC6" w:rsidRPr="006B56FD" w:rsidRDefault="00004CC6" w:rsidP="00116623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F8C89" w14:textId="77777777" w:rsidR="00004CC6" w:rsidRPr="006B56FD" w:rsidRDefault="00004CC6" w:rsidP="00116623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042F3F90" w14:textId="77777777" w:rsidR="00004CC6" w:rsidRPr="006B56FD" w:rsidRDefault="00004CC6" w:rsidP="00116623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3A617FC" w14:textId="77777777" w:rsidR="00004CC6" w:rsidRDefault="00004CC6" w:rsidP="0011662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35F2D984" w14:textId="77777777" w:rsidR="00004CC6" w:rsidRPr="002040C7" w:rsidRDefault="00004CC6" w:rsidP="0011662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408F74EB" w14:textId="77777777" w:rsidR="00004CC6" w:rsidRPr="002040C7" w:rsidRDefault="00004CC6" w:rsidP="0011662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5A853EA6" w14:textId="77777777" w:rsidR="00004CC6" w:rsidRPr="002040C7" w:rsidRDefault="00004CC6" w:rsidP="0011662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44C159FE" w14:textId="77777777" w:rsidR="00004CC6" w:rsidRPr="002040C7" w:rsidRDefault="00004CC6" w:rsidP="0011662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48A6507F" w14:textId="77777777" w:rsidR="00004CC6" w:rsidRPr="006B56FD" w:rsidRDefault="00004CC6" w:rsidP="0011662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0CACE36" w14:textId="77777777" w:rsidR="00004CC6" w:rsidRPr="00A62B4C" w:rsidRDefault="00004CC6" w:rsidP="00004CC6">
      <w:pPr>
        <w:rPr>
          <w:rFonts w:ascii="Verdana" w:eastAsia="Verdana" w:hAnsi="Verdana" w:cs="Times New Roman"/>
        </w:rPr>
      </w:pPr>
    </w:p>
    <w:p w14:paraId="7F55ADFA" w14:textId="77777777" w:rsidR="00004CC6" w:rsidRPr="00CC7E12" w:rsidRDefault="00004CC6" w:rsidP="00004CC6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15005127" w14:textId="77777777" w:rsidR="00004CC6" w:rsidRPr="00B67D39" w:rsidRDefault="00004CC6" w:rsidP="00004CC6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4835F173" w14:textId="77777777" w:rsidR="00004CC6" w:rsidRPr="00B67D39" w:rsidRDefault="00004CC6" w:rsidP="00004CC6">
      <w:pPr>
        <w:rPr>
          <w:rFonts w:eastAsia="Verdana" w:cs="Times New Roman"/>
          <w:szCs w:val="18"/>
        </w:rPr>
      </w:pPr>
    </w:p>
    <w:p w14:paraId="587CB007" w14:textId="77777777" w:rsidR="00004CC6" w:rsidRPr="00CC7E12" w:rsidRDefault="00004CC6" w:rsidP="00004CC6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4279E1EC" w14:textId="77777777" w:rsidR="00004CC6" w:rsidRPr="00CC7E12" w:rsidRDefault="00004CC6" w:rsidP="00004CC6">
      <w:pPr>
        <w:jc w:val="both"/>
        <w:rPr>
          <w:rFonts w:cstheme="minorHAnsi"/>
        </w:rPr>
      </w:pPr>
    </w:p>
    <w:p w14:paraId="58DCEB5B" w14:textId="6EEDCD62" w:rsidR="00004CC6" w:rsidRPr="00CC7E12" w:rsidRDefault="00004CC6" w:rsidP="00004CC6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Pr="001A7E9C">
        <w:rPr>
          <w:rFonts w:cstheme="minorHAnsi"/>
          <w:i/>
        </w:rPr>
        <w:fldChar w:fldCharType="begin"/>
      </w:r>
      <w:r w:rsidRPr="001A7E9C">
        <w:rPr>
          <w:rFonts w:cstheme="minorHAnsi"/>
          <w:i/>
        </w:rPr>
        <w:instrText xml:space="preserve"> MERGEFIELD nazwa_post </w:instrText>
      </w:r>
      <w:r w:rsidRPr="001A7E9C">
        <w:rPr>
          <w:rFonts w:cstheme="minorHAnsi"/>
          <w:i/>
        </w:rPr>
        <w:fldChar w:fldCharType="separate"/>
      </w:r>
      <w:r w:rsidR="00985598" w:rsidRPr="0091676E">
        <w:rPr>
          <w:rFonts w:cstheme="minorHAnsi"/>
          <w:i/>
          <w:noProof/>
        </w:rPr>
        <w:t>Sukcesywna dostawa naturalnej wody średnio zmineralizowanej niegazowanej (nienasyconej dwutlenkiem węgla) w butelkach typu PET o pojemności 5 litrów</w:t>
      </w:r>
      <w:r w:rsidRPr="001A7E9C">
        <w:rPr>
          <w:rFonts w:cstheme="minorHAnsi"/>
          <w:i/>
        </w:rPr>
        <w:fldChar w:fldCharType="end"/>
      </w:r>
      <w:r w:rsidRPr="001A7E9C">
        <w:rPr>
          <w:rFonts w:cstheme="minorHAnsi"/>
        </w:rPr>
        <w:t xml:space="preserve">, nr </w:t>
      </w:r>
      <w:r w:rsidRPr="001A7E9C">
        <w:rPr>
          <w:rFonts w:cstheme="minorHAnsi"/>
        </w:rPr>
        <w:fldChar w:fldCharType="begin"/>
      </w:r>
      <w:r w:rsidRPr="001A7E9C">
        <w:rPr>
          <w:rFonts w:cstheme="minorHAnsi"/>
        </w:rPr>
        <w:instrText xml:space="preserve"> MERGEFIELD nr_postepowania </w:instrText>
      </w:r>
      <w:r w:rsidRPr="001A7E9C">
        <w:rPr>
          <w:rFonts w:cstheme="minorHAnsi"/>
        </w:rPr>
        <w:fldChar w:fldCharType="separate"/>
      </w:r>
      <w:r w:rsidR="00985598" w:rsidRPr="0091676E">
        <w:rPr>
          <w:rFonts w:cstheme="minorHAnsi"/>
          <w:noProof/>
        </w:rPr>
        <w:t>POST/DYS/OW/GZ/01083/2026</w:t>
      </w:r>
      <w:r w:rsidRPr="001A7E9C">
        <w:rPr>
          <w:rFonts w:cstheme="minorHAnsi"/>
        </w:rPr>
        <w:fldChar w:fldCharType="end"/>
      </w:r>
      <w:r w:rsidRPr="001A7E9C">
        <w:rPr>
          <w:rFonts w:cstheme="minorHAnsi"/>
        </w:rPr>
        <w:t>,</w:t>
      </w:r>
      <w:r w:rsidRPr="00CC7E12">
        <w:rPr>
          <w:rFonts w:cstheme="minorHAnsi"/>
        </w:rPr>
        <w:t xml:space="preserve"> prowadzonego przez </w:t>
      </w:r>
      <w:r w:rsidRPr="00733F6D"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2E3DECFC" w14:textId="77777777" w:rsidR="00004CC6" w:rsidRPr="00CC7E12" w:rsidRDefault="00004CC6" w:rsidP="00004CC6">
      <w:pPr>
        <w:jc w:val="both"/>
        <w:rPr>
          <w:rFonts w:cstheme="minorHAnsi"/>
        </w:rPr>
      </w:pPr>
    </w:p>
    <w:p w14:paraId="18B93ABE" w14:textId="77777777" w:rsidR="00004CC6" w:rsidRPr="00CC7E12" w:rsidRDefault="00004CC6" w:rsidP="00004CC6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62EB5BED" w14:textId="25B4DE03" w:rsidR="00D95BE0" w:rsidRDefault="00004CC6" w:rsidP="006024F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8"/>
      </w:r>
    </w:p>
    <w:p w14:paraId="2CDC4A25" w14:textId="77777777" w:rsidR="006024F2" w:rsidRPr="006024F2" w:rsidRDefault="006024F2" w:rsidP="006024F2">
      <w:pPr>
        <w:spacing w:after="0" w:line="288" w:lineRule="auto"/>
        <w:ind w:left="284"/>
        <w:jc w:val="both"/>
        <w:rPr>
          <w:rFonts w:cstheme="minorHAnsi"/>
          <w:bCs/>
        </w:rPr>
      </w:pPr>
    </w:p>
    <w:p w14:paraId="07B7A554" w14:textId="77777777" w:rsidR="00004CC6" w:rsidRPr="00D95BE0" w:rsidRDefault="00004CC6" w:rsidP="00004CC6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9"/>
      </w:r>
    </w:p>
    <w:p w14:paraId="1024080F" w14:textId="77777777" w:rsidR="00D95BE0" w:rsidRPr="002C2C2F" w:rsidRDefault="00D95BE0" w:rsidP="006024F2">
      <w:pPr>
        <w:spacing w:after="0" w:line="288" w:lineRule="auto"/>
        <w:jc w:val="both"/>
        <w:rPr>
          <w:rFonts w:cstheme="minorHAnsi"/>
          <w:bCs/>
        </w:rPr>
      </w:pPr>
    </w:p>
    <w:p w14:paraId="2B4E2F9B" w14:textId="77777777" w:rsidR="00004CC6" w:rsidRPr="00CC7E12" w:rsidRDefault="00004CC6" w:rsidP="00004CC6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7185079A" w14:textId="77777777" w:rsidR="00004CC6" w:rsidRPr="00CC7E12" w:rsidRDefault="00004CC6" w:rsidP="00004CC6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178184ED" w14:textId="77777777" w:rsidR="00004CC6" w:rsidRDefault="00004CC6" w:rsidP="00004CC6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46E35090" w14:textId="77777777" w:rsidR="006024F2" w:rsidRPr="00CC7E12" w:rsidRDefault="006024F2" w:rsidP="00004CC6">
      <w:pPr>
        <w:jc w:val="both"/>
        <w:rPr>
          <w:rFonts w:cstheme="minorHAnsi"/>
        </w:rPr>
      </w:pPr>
    </w:p>
    <w:p w14:paraId="3431A9D9" w14:textId="77777777" w:rsidR="00004CC6" w:rsidRPr="00CC7E12" w:rsidRDefault="00004CC6" w:rsidP="00004CC6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704DCA43" w14:textId="77777777" w:rsidR="00004CC6" w:rsidRPr="00CC7E12" w:rsidRDefault="00004CC6" w:rsidP="00004CC6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5563C6" w14:textId="77777777" w:rsidR="00004CC6" w:rsidRPr="00CC7E12" w:rsidRDefault="00004CC6" w:rsidP="00004CC6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2DE19173" w14:textId="77777777" w:rsidR="00004CC6" w:rsidRDefault="00004CC6" w:rsidP="00004CC6">
      <w:pPr>
        <w:jc w:val="both"/>
        <w:rPr>
          <w:rFonts w:cstheme="minorHAnsi"/>
          <w:i/>
        </w:rPr>
      </w:pPr>
    </w:p>
    <w:p w14:paraId="4195BF9F" w14:textId="77777777" w:rsidR="00004CC6" w:rsidRPr="00CC7E12" w:rsidRDefault="00004CC6" w:rsidP="00004CC6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525205D3" w14:textId="1A152D22" w:rsidR="00D95BE0" w:rsidRDefault="00004CC6" w:rsidP="00004CC6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E95DF4C" w14:textId="77777777" w:rsidR="00D95BE0" w:rsidRPr="00CC7E12" w:rsidRDefault="00D95BE0" w:rsidP="00004CC6">
      <w:pPr>
        <w:jc w:val="both"/>
        <w:rPr>
          <w:rFonts w:cstheme="minorHAnsi"/>
        </w:rPr>
      </w:pPr>
    </w:p>
    <w:p w14:paraId="6A72F093" w14:textId="77777777" w:rsidR="00004CC6" w:rsidRPr="00CC7E12" w:rsidRDefault="00004CC6" w:rsidP="00004CC6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56841CEE" w14:textId="77777777" w:rsidR="00004CC6" w:rsidRPr="00CC7E12" w:rsidRDefault="00004CC6" w:rsidP="00004CC6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2556B506" w14:textId="77777777" w:rsidR="00004CC6" w:rsidRPr="00CC7E12" w:rsidRDefault="00004CC6" w:rsidP="00004CC6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0A6B6380" w14:textId="77777777" w:rsidR="00004CC6" w:rsidRPr="00CC7E12" w:rsidRDefault="00004CC6" w:rsidP="00004CC6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54D4E171" w14:textId="77777777" w:rsidR="00004CC6" w:rsidRPr="00CC7E12" w:rsidRDefault="00004CC6" w:rsidP="00004CC6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05D991E2" w14:textId="77777777" w:rsidR="00004CC6" w:rsidRPr="00CC7E12" w:rsidRDefault="00004CC6" w:rsidP="00004CC6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6BE38D0" w14:textId="77777777" w:rsidR="00004CC6" w:rsidRPr="00CC7E12" w:rsidRDefault="00004CC6" w:rsidP="00004CC6">
      <w:pPr>
        <w:jc w:val="both"/>
        <w:rPr>
          <w:rFonts w:cstheme="minorHAnsi"/>
          <w:sz w:val="16"/>
        </w:rPr>
      </w:pPr>
    </w:p>
    <w:p w14:paraId="4A962F65" w14:textId="77777777" w:rsidR="00004CC6" w:rsidRDefault="00004CC6" w:rsidP="00004CC6">
      <w:pPr>
        <w:rPr>
          <w:rFonts w:cstheme="minorHAnsi"/>
        </w:rPr>
      </w:pPr>
    </w:p>
    <w:p w14:paraId="1ECFF4E1" w14:textId="77777777" w:rsidR="00004CC6" w:rsidRPr="009C2468" w:rsidRDefault="00004CC6" w:rsidP="00004CC6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AF22A31" w14:textId="77777777" w:rsidR="00004CC6" w:rsidRDefault="00004CC6" w:rsidP="00004CC6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27495419" w14:textId="77777777" w:rsidR="00004CC6" w:rsidRPr="002C2C2F" w:rsidRDefault="00004CC6" w:rsidP="00004CC6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24F5FFD3" w14:textId="6C6FC31C" w:rsidR="00004CC6" w:rsidRDefault="00004CC6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169CF153" w14:textId="148AA6A5" w:rsidR="00004CC6" w:rsidRDefault="00004CC6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3C62EDF1" w14:textId="77777777" w:rsidR="00D95BE0" w:rsidRDefault="00D95BE0" w:rsidP="00A62B4C">
      <w:pPr>
        <w:tabs>
          <w:tab w:val="left" w:pos="8509"/>
        </w:tabs>
        <w:rPr>
          <w:rFonts w:ascii="Verdana" w:eastAsia="Verdana" w:hAnsi="Verdana" w:cs="Times New Roman"/>
        </w:rPr>
      </w:pPr>
    </w:p>
    <w:p w14:paraId="0ED26504" w14:textId="77777777" w:rsidR="00004CC6" w:rsidRDefault="00004CC6" w:rsidP="00004CC6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3879FBE8" w14:textId="77777777" w:rsidR="00004CC6" w:rsidRDefault="00004CC6" w:rsidP="00004CC6">
      <w:pPr>
        <w:jc w:val="right"/>
        <w:rPr>
          <w:rFonts w:ascii="Verdana" w:eastAsia="Verdana" w:hAnsi="Verdana" w:cs="Times New Roman"/>
          <w:b/>
        </w:rPr>
      </w:pPr>
    </w:p>
    <w:p w14:paraId="3AC1C8A0" w14:textId="77777777" w:rsidR="00004CC6" w:rsidRPr="00535E9B" w:rsidRDefault="00004CC6" w:rsidP="00004CC6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004CC6" w:rsidRPr="006B56FD" w14:paraId="2498CCCB" w14:textId="77777777" w:rsidTr="00116623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373A77B2" w14:textId="77777777" w:rsidR="00004CC6" w:rsidRPr="006B56FD" w:rsidRDefault="00004CC6" w:rsidP="00116623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590EABC6" w14:textId="77777777" w:rsidR="00004CC6" w:rsidRDefault="00004CC6" w:rsidP="00116623">
            <w:pPr>
              <w:ind w:right="28"/>
              <w:rPr>
                <w:rFonts w:asciiTheme="minorHAnsi" w:hAnsiTheme="minorHAnsi" w:cstheme="minorHAnsi"/>
              </w:rPr>
            </w:pPr>
          </w:p>
          <w:p w14:paraId="22E0A90B" w14:textId="77777777" w:rsidR="00004CC6" w:rsidRPr="006B56FD" w:rsidRDefault="00004CC6" w:rsidP="00116623">
            <w:pPr>
              <w:ind w:right="28"/>
              <w:rPr>
                <w:rFonts w:asciiTheme="minorHAnsi" w:hAnsiTheme="minorHAnsi" w:cstheme="minorHAnsi"/>
              </w:rPr>
            </w:pPr>
          </w:p>
          <w:p w14:paraId="1FC1C3DE" w14:textId="77777777" w:rsidR="00004CC6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6783F051" w14:textId="77777777" w:rsidR="00004CC6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BA73701" w14:textId="77777777" w:rsidR="00004CC6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68F60A8F" w14:textId="77777777" w:rsidR="00004CC6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200110D" w14:textId="77777777" w:rsidR="00004CC6" w:rsidRPr="006B56FD" w:rsidRDefault="00004CC6" w:rsidP="00116623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179AF84A" w14:textId="77777777" w:rsidR="00004CC6" w:rsidRPr="006B56FD" w:rsidRDefault="00004CC6" w:rsidP="00116623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33FD2F" w14:textId="77777777" w:rsidR="00004CC6" w:rsidRPr="006B56FD" w:rsidRDefault="00004CC6" w:rsidP="00116623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7884C6CB" w14:textId="77777777" w:rsidR="00004CC6" w:rsidRPr="006B56FD" w:rsidRDefault="00004CC6" w:rsidP="00116623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8CB47F8" w14:textId="77777777" w:rsidR="00004CC6" w:rsidRPr="009B417C" w:rsidRDefault="00004CC6" w:rsidP="0011662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4994B010" w14:textId="77777777" w:rsidR="00004CC6" w:rsidRPr="009B417C" w:rsidRDefault="00004CC6" w:rsidP="0011662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9B417C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8332DC7" w14:textId="77777777" w:rsidR="00004CC6" w:rsidRPr="009B417C" w:rsidRDefault="00004CC6" w:rsidP="0011662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0E700E94" w14:textId="77777777" w:rsidR="00004CC6" w:rsidRPr="009B417C" w:rsidRDefault="00004CC6" w:rsidP="0011662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9B417C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7BEBEABA" w14:textId="77777777" w:rsidR="00004CC6" w:rsidRPr="006B56FD" w:rsidRDefault="00004CC6" w:rsidP="0011662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14F55EE4" w14:textId="77777777" w:rsidR="00004CC6" w:rsidRDefault="00004CC6" w:rsidP="00004CC6">
      <w:pPr>
        <w:rPr>
          <w:rFonts w:ascii="Verdana" w:eastAsia="Verdana" w:hAnsi="Verdana" w:cs="Times New Roman"/>
          <w:b/>
        </w:rPr>
      </w:pPr>
    </w:p>
    <w:p w14:paraId="24460DD2" w14:textId="77777777" w:rsidR="00004CC6" w:rsidRPr="00A62B4C" w:rsidRDefault="00004CC6" w:rsidP="00004CC6">
      <w:pPr>
        <w:rPr>
          <w:rFonts w:ascii="Verdana" w:eastAsia="Verdana" w:hAnsi="Verdana" w:cs="Times New Roman"/>
        </w:rPr>
      </w:pPr>
    </w:p>
    <w:p w14:paraId="2E8D0596" w14:textId="77777777" w:rsidR="00004CC6" w:rsidRPr="00B67D39" w:rsidRDefault="00004CC6" w:rsidP="00004CC6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731C0C3A" w14:textId="77777777" w:rsidR="00004CC6" w:rsidRDefault="00004CC6" w:rsidP="00004CC6">
      <w:pPr>
        <w:rPr>
          <w:rFonts w:eastAsia="Verdana" w:cs="Times New Roman"/>
          <w:szCs w:val="18"/>
        </w:rPr>
      </w:pPr>
    </w:p>
    <w:p w14:paraId="160E0AE1" w14:textId="1E6E22C1" w:rsidR="00004CC6" w:rsidRPr="000D24FD" w:rsidRDefault="00004CC6" w:rsidP="00004CC6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985598" w:rsidRPr="0091676E">
        <w:rPr>
          <w:rFonts w:cstheme="minorHAnsi"/>
          <w:noProof/>
          <w:lang w:eastAsia="pl-PL"/>
        </w:rPr>
        <w:t>POST/DYS/OW/GZ/01083/2026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985598" w:rsidRPr="0091676E">
        <w:rPr>
          <w:rFonts w:cstheme="minorHAnsi"/>
          <w:noProof/>
          <w:lang w:eastAsia="pl-PL"/>
        </w:rPr>
        <w:t>Sukcesywna dostawa naturalnej wody średnio zmineralizowanej niegazowanej (nienasyconej dwutlenkiem węgla) w butelkach typu PET o pojemności 5 litrów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="00C943BB">
        <w:rPr>
          <w:rFonts w:cstheme="minorHAnsi"/>
          <w:lang w:eastAsia="pl-PL"/>
        </w:rPr>
        <w:t xml:space="preserve"> w okresie ostatnich </w:t>
      </w:r>
      <w:r w:rsidR="00821ECE">
        <w:rPr>
          <w:rFonts w:cstheme="minorHAnsi"/>
          <w:lang w:eastAsia="pl-PL"/>
        </w:rPr>
        <w:t>3</w:t>
      </w:r>
      <w:r w:rsidRPr="000D24FD">
        <w:rPr>
          <w:rFonts w:cstheme="minorHAnsi"/>
          <w:lang w:eastAsia="pl-PL"/>
        </w:rPr>
        <w:t xml:space="preserve"> lat przed upływem terminu składania</w:t>
      </w:r>
      <w:r>
        <w:rPr>
          <w:rFonts w:cstheme="minorHAnsi"/>
          <w:lang w:eastAsia="pl-PL"/>
        </w:rPr>
        <w:t xml:space="preserve"> Ofert wykonaliśmy następujące </w:t>
      </w:r>
      <w:r w:rsidR="00821ECE">
        <w:rPr>
          <w:rFonts w:cstheme="minorHAnsi"/>
        </w:rPr>
        <w:t>dostawy</w:t>
      </w:r>
      <w:r>
        <w:rPr>
          <w:rFonts w:cstheme="minorHAnsi"/>
        </w:rPr>
        <w:t xml:space="preserve"> (zgodnie z zapisami w zał</w:t>
      </w:r>
      <w:r w:rsidR="00D83B4A">
        <w:rPr>
          <w:rFonts w:cstheme="minorHAnsi"/>
        </w:rPr>
        <w:t>ączniku nr 2 pkt. 1.2.1. oraz pkt. 2.4</w:t>
      </w:r>
      <w:r>
        <w:rPr>
          <w:rFonts w:cstheme="minorHAnsi"/>
        </w:rPr>
        <w:t>.)</w:t>
      </w:r>
      <w:r w:rsidRPr="000D24FD">
        <w:rPr>
          <w:rFonts w:cstheme="minorHAnsi"/>
          <w:lang w:eastAsia="pl-PL"/>
        </w:rPr>
        <w:t>:</w:t>
      </w:r>
    </w:p>
    <w:p w14:paraId="33C40C51" w14:textId="77777777" w:rsidR="00004CC6" w:rsidRPr="000D24FD" w:rsidRDefault="00004CC6" w:rsidP="00004CC6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04CC6" w:rsidRPr="000D24FD" w14:paraId="18D1CED8" w14:textId="77777777" w:rsidTr="00116623">
        <w:trPr>
          <w:cantSplit/>
          <w:trHeight w:val="32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03194A35" w14:textId="77777777" w:rsidR="00004CC6" w:rsidRPr="00DC202A" w:rsidRDefault="00004CC6" w:rsidP="00116623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7C40915E" w14:textId="77777777" w:rsidR="00004CC6" w:rsidRPr="00DC202A" w:rsidRDefault="00004CC6" w:rsidP="00116623">
            <w:pPr>
              <w:jc w:val="center"/>
              <w:rPr>
                <w:rFonts w:cstheme="minorHAnsi"/>
              </w:rPr>
            </w:pPr>
          </w:p>
          <w:p w14:paraId="5415B33E" w14:textId="77777777" w:rsidR="00004CC6" w:rsidRPr="00DC202A" w:rsidRDefault="00004CC6" w:rsidP="00116623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5F8A3840" w14:textId="77777777" w:rsidR="00004CC6" w:rsidRPr="00DC202A" w:rsidRDefault="00004CC6" w:rsidP="0011662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Numer umowy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549CCA36" w14:textId="77777777" w:rsidR="00004CC6" w:rsidRPr="00DC202A" w:rsidRDefault="00004CC6" w:rsidP="00116623">
            <w:pPr>
              <w:jc w:val="center"/>
              <w:rPr>
                <w:rFonts w:cstheme="minorHAnsi"/>
              </w:rPr>
            </w:pPr>
          </w:p>
          <w:p w14:paraId="1E066717" w14:textId="77777777" w:rsidR="00004CC6" w:rsidRPr="00DC202A" w:rsidRDefault="00004CC6" w:rsidP="00116623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76AD9F4A" w14:textId="77777777" w:rsidR="00004CC6" w:rsidRPr="00DC202A" w:rsidRDefault="00004CC6" w:rsidP="00116623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7DC4D416" w14:textId="77777777" w:rsidR="00004CC6" w:rsidRPr="00DC202A" w:rsidRDefault="00004CC6" w:rsidP="00116623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3095A17" w14:textId="77777777" w:rsidR="00004CC6" w:rsidRPr="00DC202A" w:rsidRDefault="00004CC6" w:rsidP="00116623">
            <w:pPr>
              <w:jc w:val="center"/>
              <w:rPr>
                <w:rFonts w:cstheme="minorHAnsi"/>
                <w:i/>
                <w:lang w:eastAsia="pl-PL"/>
              </w:rPr>
            </w:pPr>
          </w:p>
        </w:tc>
      </w:tr>
      <w:tr w:rsidR="00004CC6" w:rsidRPr="000D24FD" w14:paraId="2C66B606" w14:textId="77777777" w:rsidTr="00116623">
        <w:trPr>
          <w:cantSplit/>
          <w:trHeight w:val="372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43F8E793" w14:textId="77777777" w:rsidR="00004CC6" w:rsidRPr="000D24FD" w:rsidRDefault="00004CC6" w:rsidP="00116623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3ED8B83C" w14:textId="77777777" w:rsidR="00004CC6" w:rsidRPr="000D24FD" w:rsidRDefault="00004CC6" w:rsidP="00116623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1B20BABA" w14:textId="77777777" w:rsidR="00004CC6" w:rsidRPr="000D24FD" w:rsidRDefault="00004CC6" w:rsidP="00116623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  <w:bottom w:val="single" w:sz="6" w:space="0" w:color="auto"/>
            </w:tcBorders>
            <w:shd w:val="clear" w:color="auto" w:fill="EFF5E0" w:themeFill="accent1" w:themeFillTint="33"/>
            <w:vAlign w:val="center"/>
          </w:tcPr>
          <w:p w14:paraId="51A83EBF" w14:textId="77777777" w:rsidR="00004CC6" w:rsidRPr="000D24FD" w:rsidRDefault="00004CC6" w:rsidP="00116623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3E7C02AC" w14:textId="77777777" w:rsidR="00004CC6" w:rsidRPr="000D24FD" w:rsidRDefault="00004CC6" w:rsidP="00116623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67F5FCB" w14:textId="77777777" w:rsidR="00004CC6" w:rsidRPr="000D24FD" w:rsidRDefault="00004CC6" w:rsidP="00116623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4F8ACA62" w14:textId="77777777" w:rsidR="00004CC6" w:rsidRPr="000D24FD" w:rsidRDefault="00004CC6" w:rsidP="00116623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F110" w14:textId="77777777" w:rsidR="00004CC6" w:rsidRPr="000D24FD" w:rsidRDefault="00004CC6" w:rsidP="00116623">
            <w:pPr>
              <w:jc w:val="center"/>
              <w:rPr>
                <w:rFonts w:cstheme="minorHAnsi"/>
                <w:i/>
              </w:rPr>
            </w:pPr>
          </w:p>
        </w:tc>
      </w:tr>
      <w:tr w:rsidR="00004CC6" w:rsidRPr="000D24FD" w14:paraId="477B68B7" w14:textId="77777777" w:rsidTr="00116623">
        <w:trPr>
          <w:trHeight w:val="466"/>
        </w:trPr>
        <w:tc>
          <w:tcPr>
            <w:tcW w:w="568" w:type="dxa"/>
            <w:vAlign w:val="center"/>
          </w:tcPr>
          <w:p w14:paraId="7B61DB65" w14:textId="77777777" w:rsidR="00004CC6" w:rsidRPr="000D24FD" w:rsidRDefault="00004CC6" w:rsidP="00116623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742A9C03" w14:textId="77777777" w:rsidR="00004CC6" w:rsidRPr="000D24FD" w:rsidRDefault="00004CC6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1B015B4" w14:textId="77777777" w:rsidR="00004CC6" w:rsidRPr="000D24FD" w:rsidRDefault="00004CC6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3D628B" w14:textId="77777777" w:rsidR="00004CC6" w:rsidRPr="000D24FD" w:rsidRDefault="00004CC6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A6B9F" w14:textId="77777777" w:rsidR="00004CC6" w:rsidRPr="000D24FD" w:rsidRDefault="00004CC6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C027" w14:textId="77777777" w:rsidR="00004CC6" w:rsidRPr="000D24FD" w:rsidRDefault="00004CC6" w:rsidP="00116623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004CC6" w:rsidRPr="000D24FD" w14:paraId="46A7631B" w14:textId="77777777" w:rsidTr="00116623">
        <w:trPr>
          <w:trHeight w:val="488"/>
        </w:trPr>
        <w:tc>
          <w:tcPr>
            <w:tcW w:w="568" w:type="dxa"/>
            <w:vAlign w:val="center"/>
          </w:tcPr>
          <w:p w14:paraId="646D186F" w14:textId="77777777" w:rsidR="00004CC6" w:rsidRPr="000D24FD" w:rsidRDefault="00004CC6" w:rsidP="00116623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484F4000" w14:textId="77777777" w:rsidR="00004CC6" w:rsidRPr="000D24FD" w:rsidRDefault="00004CC6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3572C80" w14:textId="77777777" w:rsidR="00004CC6" w:rsidRPr="000D24FD" w:rsidRDefault="00004CC6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52DE93" w14:textId="77777777" w:rsidR="00004CC6" w:rsidRPr="000D24FD" w:rsidRDefault="00004CC6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19076" w14:textId="77777777" w:rsidR="00004CC6" w:rsidRPr="000D24FD" w:rsidRDefault="00004CC6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B74A" w14:textId="77777777" w:rsidR="00004CC6" w:rsidRPr="000D24FD" w:rsidRDefault="00004CC6" w:rsidP="00116623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004CC6" w:rsidRPr="000D24FD" w14:paraId="155F6C6D" w14:textId="77777777" w:rsidTr="00116623">
        <w:trPr>
          <w:trHeight w:val="354"/>
        </w:trPr>
        <w:tc>
          <w:tcPr>
            <w:tcW w:w="568" w:type="dxa"/>
            <w:vAlign w:val="center"/>
          </w:tcPr>
          <w:p w14:paraId="1E91D8C1" w14:textId="77777777" w:rsidR="00004CC6" w:rsidRPr="000D24FD" w:rsidRDefault="00004CC6" w:rsidP="00116623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5C3524B3" w14:textId="77777777" w:rsidR="00004CC6" w:rsidRPr="000D24FD" w:rsidRDefault="00004CC6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7DCDD6E4" w14:textId="77777777" w:rsidR="00004CC6" w:rsidRPr="000D24FD" w:rsidRDefault="00004CC6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B9F04C" w14:textId="77777777" w:rsidR="00004CC6" w:rsidRPr="000D24FD" w:rsidRDefault="00004CC6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47D08" w14:textId="77777777" w:rsidR="00004CC6" w:rsidRPr="000D24FD" w:rsidRDefault="00004CC6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8B8D" w14:textId="77777777" w:rsidR="00004CC6" w:rsidRPr="000D24FD" w:rsidRDefault="00004CC6" w:rsidP="00116623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D95BE0" w:rsidRPr="000D24FD" w14:paraId="76C455CD" w14:textId="77777777" w:rsidTr="00116623">
        <w:trPr>
          <w:trHeight w:val="354"/>
        </w:trPr>
        <w:tc>
          <w:tcPr>
            <w:tcW w:w="568" w:type="dxa"/>
            <w:vAlign w:val="center"/>
          </w:tcPr>
          <w:p w14:paraId="05A3BCFB" w14:textId="77777777" w:rsidR="00D95BE0" w:rsidRPr="000D24FD" w:rsidRDefault="00D95BE0" w:rsidP="00116623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75959098" w14:textId="77777777" w:rsidR="00D95BE0" w:rsidRPr="000D24FD" w:rsidRDefault="00D95BE0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05D905E4" w14:textId="77777777" w:rsidR="00D95BE0" w:rsidRPr="000D24FD" w:rsidRDefault="00D95BE0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C3BA3E" w14:textId="77777777" w:rsidR="00D95BE0" w:rsidRPr="000D24FD" w:rsidRDefault="00D95BE0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CC21F" w14:textId="77777777" w:rsidR="00D95BE0" w:rsidRPr="000D24FD" w:rsidRDefault="00D95BE0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2B27" w14:textId="77777777" w:rsidR="00D95BE0" w:rsidRPr="000D24FD" w:rsidRDefault="00D95BE0" w:rsidP="00116623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D95BE0" w:rsidRPr="000D24FD" w14:paraId="54C23176" w14:textId="77777777" w:rsidTr="00116623">
        <w:trPr>
          <w:trHeight w:val="354"/>
        </w:trPr>
        <w:tc>
          <w:tcPr>
            <w:tcW w:w="568" w:type="dxa"/>
            <w:vAlign w:val="center"/>
          </w:tcPr>
          <w:p w14:paraId="651C831F" w14:textId="77777777" w:rsidR="00D95BE0" w:rsidRPr="000D24FD" w:rsidRDefault="00D95BE0" w:rsidP="00116623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11DF1A99" w14:textId="77777777" w:rsidR="00D95BE0" w:rsidRPr="000D24FD" w:rsidRDefault="00D95BE0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370C2D5C" w14:textId="77777777" w:rsidR="00D95BE0" w:rsidRPr="000D24FD" w:rsidRDefault="00D95BE0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34EABA" w14:textId="77777777" w:rsidR="00D95BE0" w:rsidRPr="000D24FD" w:rsidRDefault="00D95BE0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DC646" w14:textId="77777777" w:rsidR="00D95BE0" w:rsidRPr="000D24FD" w:rsidRDefault="00D95BE0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4A10" w14:textId="77777777" w:rsidR="00D95BE0" w:rsidRPr="000D24FD" w:rsidRDefault="00D95BE0" w:rsidP="00116623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D95BE0" w:rsidRPr="000D24FD" w14:paraId="183DB9FA" w14:textId="77777777" w:rsidTr="00116623">
        <w:trPr>
          <w:trHeight w:val="354"/>
        </w:trPr>
        <w:tc>
          <w:tcPr>
            <w:tcW w:w="568" w:type="dxa"/>
            <w:vAlign w:val="center"/>
          </w:tcPr>
          <w:p w14:paraId="38F05A0E" w14:textId="77777777" w:rsidR="00D95BE0" w:rsidRPr="000D24FD" w:rsidRDefault="00D95BE0" w:rsidP="00116623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77BB8AEC" w14:textId="77777777" w:rsidR="00D95BE0" w:rsidRPr="000D24FD" w:rsidRDefault="00D95BE0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70CD76A5" w14:textId="77777777" w:rsidR="00D95BE0" w:rsidRPr="000D24FD" w:rsidRDefault="00D95BE0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4D7BF9" w14:textId="77777777" w:rsidR="00D95BE0" w:rsidRPr="000D24FD" w:rsidRDefault="00D95BE0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9C5D0" w14:textId="77777777" w:rsidR="00D95BE0" w:rsidRPr="000D24FD" w:rsidRDefault="00D95BE0" w:rsidP="00116623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ABE9" w14:textId="77777777" w:rsidR="00D95BE0" w:rsidRPr="000D24FD" w:rsidRDefault="00D95BE0" w:rsidP="00116623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1B5E8ACA" w14:textId="77777777" w:rsidR="00004CC6" w:rsidRPr="000D24FD" w:rsidRDefault="00004CC6" w:rsidP="00004CC6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</w:t>
      </w:r>
      <w:r>
        <w:rPr>
          <w:rFonts w:cstheme="minorHAnsi"/>
        </w:rPr>
        <w:t xml:space="preserve">potwierdzające, że ww. dostawy </w:t>
      </w:r>
      <w:r w:rsidRPr="000D24FD">
        <w:rPr>
          <w:rFonts w:cstheme="minorHAnsi"/>
        </w:rPr>
        <w:t>usługi zostały wykonane lub są wykonywane należycie.</w:t>
      </w:r>
    </w:p>
    <w:p w14:paraId="14FF1DC9" w14:textId="77777777" w:rsidR="00004CC6" w:rsidRPr="00B67D39" w:rsidRDefault="00004CC6" w:rsidP="00004CC6">
      <w:pPr>
        <w:rPr>
          <w:rFonts w:eastAsia="Verdana" w:cs="Times New Roman"/>
          <w:szCs w:val="18"/>
        </w:rPr>
      </w:pPr>
    </w:p>
    <w:p w14:paraId="1A26568D" w14:textId="77777777" w:rsidR="00004CC6" w:rsidRDefault="00004CC6" w:rsidP="00004CC6">
      <w:pPr>
        <w:rPr>
          <w:rFonts w:cstheme="minorHAnsi"/>
        </w:rPr>
      </w:pPr>
    </w:p>
    <w:p w14:paraId="4BD33158" w14:textId="77777777" w:rsidR="00004CC6" w:rsidRDefault="00004CC6" w:rsidP="00004CC6">
      <w:pPr>
        <w:rPr>
          <w:rFonts w:cstheme="minorHAnsi"/>
        </w:rPr>
      </w:pPr>
    </w:p>
    <w:p w14:paraId="0018D9CF" w14:textId="77777777" w:rsidR="00004CC6" w:rsidRDefault="00004CC6" w:rsidP="00004CC6">
      <w:pPr>
        <w:rPr>
          <w:rFonts w:cstheme="minorHAnsi"/>
        </w:rPr>
      </w:pPr>
    </w:p>
    <w:p w14:paraId="54688FB2" w14:textId="77777777" w:rsidR="00004CC6" w:rsidRPr="009C2468" w:rsidRDefault="00004CC6" w:rsidP="00004CC6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4A5D9407" w14:textId="77777777" w:rsidR="00004CC6" w:rsidRDefault="00004CC6" w:rsidP="00004CC6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304E1E08" w14:textId="3E23F628" w:rsidR="00004CC6" w:rsidRDefault="00004CC6" w:rsidP="00F2681F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sectPr w:rsidR="00004CC6" w:rsidSect="00A62B4C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116623" w:rsidRDefault="00116623" w:rsidP="00582CE9">
      <w:pPr>
        <w:spacing w:after="0"/>
      </w:pPr>
      <w:r>
        <w:separator/>
      </w:r>
    </w:p>
  </w:endnote>
  <w:endnote w:type="continuationSeparator" w:id="0">
    <w:p w14:paraId="58927104" w14:textId="77777777" w:rsidR="00116623" w:rsidRDefault="00116623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BFB72FC" w:rsidR="00116623" w:rsidRDefault="0011662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3C1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116623" w:rsidRDefault="001166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116623" w:rsidRDefault="0011662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116623" w:rsidRDefault="001166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116623" w:rsidRDefault="00116623" w:rsidP="00582CE9">
      <w:pPr>
        <w:spacing w:after="0"/>
      </w:pPr>
      <w:r>
        <w:separator/>
      </w:r>
    </w:p>
  </w:footnote>
  <w:footnote w:type="continuationSeparator" w:id="0">
    <w:p w14:paraId="5681B395" w14:textId="77777777" w:rsidR="00116623" w:rsidRDefault="00116623" w:rsidP="00582CE9">
      <w:pPr>
        <w:spacing w:after="0"/>
      </w:pPr>
      <w:r>
        <w:continuationSeparator/>
      </w:r>
    </w:p>
  </w:footnote>
  <w:footnote w:id="1">
    <w:p w14:paraId="679895A9" w14:textId="77777777" w:rsidR="00116623" w:rsidRPr="00B67D39" w:rsidRDefault="00116623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63B261B7" w14:textId="77777777" w:rsidR="00116623" w:rsidRPr="00F2601C" w:rsidRDefault="00116623" w:rsidP="00B67D39">
      <w:pPr>
        <w:pStyle w:val="Tekstprzypisudolnego"/>
        <w:ind w:right="-567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Cenę Oferty należy wpisać do formularza ceny w Systemie Zakupowym.</w:t>
      </w:r>
    </w:p>
  </w:footnote>
  <w:footnote w:id="3">
    <w:p w14:paraId="25EF92C7" w14:textId="77777777" w:rsidR="00116623" w:rsidRPr="00B67D39" w:rsidRDefault="00116623" w:rsidP="00CF1059">
      <w:pPr>
        <w:pStyle w:val="Tekstprzypisudolnego"/>
        <w:ind w:right="-3"/>
        <w:rPr>
          <w:rFonts w:asciiTheme="minorHAnsi" w:hAnsiTheme="minorHAnsi" w:cstheme="minorHAnsi"/>
          <w:sz w:val="16"/>
          <w:szCs w:val="16"/>
        </w:rPr>
      </w:pPr>
      <w:r w:rsidRPr="003D4E6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D4E66">
        <w:rPr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 xml:space="preserve">Wskazać właściwe. </w:t>
      </w:r>
      <w:r w:rsidRPr="00B67D39">
        <w:rPr>
          <w:rFonts w:asciiTheme="minorHAnsi" w:hAnsiTheme="minorHAnsi" w:cs="Calibri"/>
          <w:sz w:val="16"/>
          <w:szCs w:val="16"/>
        </w:rPr>
        <w:t>Brak wskazania będzie rozumiane jako brak polegania na zasobach podmiotów udostepniających zasoby</w:t>
      </w:r>
    </w:p>
  </w:footnote>
  <w:footnote w:id="4">
    <w:p w14:paraId="72DEB574" w14:textId="77777777" w:rsidR="00116623" w:rsidRPr="001A6201" w:rsidRDefault="00116623" w:rsidP="00CF1059">
      <w:pPr>
        <w:pStyle w:val="Tekstprzypisudolnego"/>
        <w:ind w:right="-3"/>
        <w:rPr>
          <w:rFonts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Zaznaczyć właściwe. Niewskazanie podwykonawcy będzie rozumiane, że zamówienie w całości realizowane jest samodzielnie przez Wykonawcę składającego oświadczenia.</w:t>
      </w:r>
    </w:p>
  </w:footnote>
  <w:footnote w:id="5">
    <w:p w14:paraId="64E4292F" w14:textId="77777777" w:rsidR="00116623" w:rsidRPr="00B67D39" w:rsidRDefault="00116623" w:rsidP="00CF1059">
      <w:pPr>
        <w:pStyle w:val="Tekstprzypisudolnego"/>
        <w:ind w:right="139"/>
        <w:jc w:val="both"/>
        <w:rPr>
          <w:rFonts w:asciiTheme="minorHAnsi" w:hAnsiTheme="minorHAnsi" w:cs="Calibri"/>
          <w:sz w:val="16"/>
          <w:szCs w:val="16"/>
        </w:rPr>
      </w:pPr>
      <w:r w:rsidRPr="00B67D39">
        <w:rPr>
          <w:rStyle w:val="Odwoanieprzypisudolnego"/>
          <w:rFonts w:asciiTheme="minorHAnsi" w:hAnsiTheme="minorHAnsi" w:cs="Calibri"/>
          <w:sz w:val="16"/>
          <w:szCs w:val="16"/>
        </w:rPr>
        <w:footnoteRef/>
      </w:r>
      <w:r w:rsidRPr="00B67D39">
        <w:rPr>
          <w:rFonts w:asciiTheme="minorHAnsi" w:hAnsiTheme="minorHAnsi" w:cs="Calibri"/>
          <w:sz w:val="16"/>
          <w:szCs w:val="16"/>
        </w:rPr>
        <w:t xml:space="preserve"> Właściwe zakreślić. Brak zakreślenia będzie rozumiany jako brak powstania u Zamawiającego obowiązku podatkowego zgodnie z przepisami o podatku od towarów i usług</w:t>
      </w:r>
    </w:p>
  </w:footnote>
  <w:footnote w:id="6">
    <w:p w14:paraId="200CEEA1" w14:textId="77777777" w:rsidR="00116623" w:rsidRPr="00B67D39" w:rsidRDefault="00116623" w:rsidP="00CF105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Jeżeli Wykonawca zastrzega, że informacje objęte tajemnicą przedsiębiorstwa w rozumieniu przepisów o zwalczaniu nieuczciwej konkurencji, nie mogą być udostępniane. </w:t>
      </w:r>
    </w:p>
  </w:footnote>
  <w:footnote w:id="7">
    <w:p w14:paraId="2B2B6850" w14:textId="77777777" w:rsidR="00116623" w:rsidRDefault="00116623" w:rsidP="00CF1059">
      <w:pPr>
        <w:pStyle w:val="Tekstprzypisudolnego"/>
        <w:jc w:val="both"/>
        <w:rPr>
          <w:rFonts w:cstheme="minorBidi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8">
    <w:p w14:paraId="432C02B2" w14:textId="77777777" w:rsidR="00116623" w:rsidRPr="00872F1F" w:rsidRDefault="00116623" w:rsidP="00004CC6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A7048AD" w14:textId="77777777" w:rsidR="00116623" w:rsidRPr="00872F1F" w:rsidRDefault="00116623" w:rsidP="00004CC6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10A0B871" w14:textId="77777777" w:rsidR="00116623" w:rsidRPr="00872F1F" w:rsidRDefault="00116623" w:rsidP="00004CC6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00D0853F" w14:textId="77777777" w:rsidR="00116623" w:rsidRPr="00872F1F" w:rsidRDefault="00116623" w:rsidP="00004CC6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5A946C38" w14:textId="77777777" w:rsidR="00116623" w:rsidRPr="00872F1F" w:rsidRDefault="00116623" w:rsidP="00004CC6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9">
    <w:p w14:paraId="0B08923D" w14:textId="77777777" w:rsidR="00116623" w:rsidRPr="00872F1F" w:rsidRDefault="00116623" w:rsidP="00004CC6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62DEF0B2" w14:textId="77777777" w:rsidR="00116623" w:rsidRPr="00872F1F" w:rsidRDefault="00116623" w:rsidP="00004CC6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DC4C1E5" w14:textId="77777777" w:rsidR="00116623" w:rsidRPr="00872F1F" w:rsidRDefault="00116623" w:rsidP="00004CC6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04F30E1" w14:textId="77777777" w:rsidR="00116623" w:rsidRPr="00872F1F" w:rsidRDefault="00116623" w:rsidP="00004CC6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116623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7E0206ED" w:rsidR="00116623" w:rsidRPr="006E100D" w:rsidRDefault="00116623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B20E822" w14:textId="28F494BA" w:rsidR="00116623" w:rsidRDefault="00116623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985598" w:rsidRPr="0091676E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Sukcesywna dostawa naturalnej wody średnio zmineralizowanej niegazowanej (nienasyconej dwutlenkiem węgla) w butelkach typu PET o pojemności 5 litrów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.</w:t>
          </w:r>
        </w:p>
        <w:p w14:paraId="5205B493" w14:textId="0B3B9CA0" w:rsidR="00116623" w:rsidRPr="006B2C28" w:rsidRDefault="00116623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985598" w:rsidRPr="0091676E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POST/DYS/OW/GZ/01083/2026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</w:tc>
      <w:tc>
        <w:tcPr>
          <w:tcW w:w="977" w:type="dxa"/>
          <w:vAlign w:val="center"/>
        </w:tcPr>
        <w:p w14:paraId="3FED520E" w14:textId="72C65808" w:rsidR="00116623" w:rsidRPr="006B2C28" w:rsidRDefault="00116623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116623" w:rsidRPr="006B2C28" w:rsidRDefault="00116623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DE64944" w:rsidR="00116623" w:rsidRDefault="00116623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116623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116623" w:rsidRPr="006B2C28" w:rsidRDefault="00116623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116623" w:rsidRPr="006B2C28" w:rsidRDefault="00116623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116623" w:rsidRPr="006B2C28" w:rsidRDefault="00116623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116623" w:rsidRPr="006B2C28" w:rsidRDefault="00116623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116623" w:rsidRPr="006B2C28" w:rsidRDefault="00116623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116623" w:rsidRPr="006B2C28" w:rsidRDefault="00116623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116623" w:rsidRDefault="001166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76974094">
    <w:abstractNumId w:val="19"/>
  </w:num>
  <w:num w:numId="2" w16cid:durableId="1277252400">
    <w:abstractNumId w:val="7"/>
  </w:num>
  <w:num w:numId="3" w16cid:durableId="1936207307">
    <w:abstractNumId w:val="13"/>
  </w:num>
  <w:num w:numId="4" w16cid:durableId="2112166615">
    <w:abstractNumId w:val="21"/>
  </w:num>
  <w:num w:numId="5" w16cid:durableId="1632401266">
    <w:abstractNumId w:val="19"/>
  </w:num>
  <w:num w:numId="6" w16cid:durableId="1583638776">
    <w:abstractNumId w:val="19"/>
  </w:num>
  <w:num w:numId="7" w16cid:durableId="1437142809">
    <w:abstractNumId w:val="3"/>
  </w:num>
  <w:num w:numId="8" w16cid:durableId="6293818">
    <w:abstractNumId w:val="28"/>
  </w:num>
  <w:num w:numId="9" w16cid:durableId="1536577516">
    <w:abstractNumId w:val="17"/>
  </w:num>
  <w:num w:numId="10" w16cid:durableId="1115095829">
    <w:abstractNumId w:val="4"/>
  </w:num>
  <w:num w:numId="11" w16cid:durableId="221992374">
    <w:abstractNumId w:val="14"/>
  </w:num>
  <w:num w:numId="12" w16cid:durableId="898906410">
    <w:abstractNumId w:val="12"/>
  </w:num>
  <w:num w:numId="13" w16cid:durableId="974139875">
    <w:abstractNumId w:val="27"/>
  </w:num>
  <w:num w:numId="14" w16cid:durableId="1624724544">
    <w:abstractNumId w:val="23"/>
  </w:num>
  <w:num w:numId="15" w16cid:durableId="1245413116">
    <w:abstractNumId w:val="16"/>
  </w:num>
  <w:num w:numId="16" w16cid:durableId="1845893997">
    <w:abstractNumId w:val="9"/>
  </w:num>
  <w:num w:numId="17" w16cid:durableId="548499496">
    <w:abstractNumId w:val="5"/>
  </w:num>
  <w:num w:numId="18" w16cid:durableId="20881150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01754557">
    <w:abstractNumId w:val="0"/>
  </w:num>
  <w:num w:numId="20" w16cid:durableId="873232797">
    <w:abstractNumId w:val="29"/>
  </w:num>
  <w:num w:numId="21" w16cid:durableId="992416282">
    <w:abstractNumId w:val="1"/>
  </w:num>
  <w:num w:numId="22" w16cid:durableId="107706120">
    <w:abstractNumId w:val="15"/>
  </w:num>
  <w:num w:numId="23" w16cid:durableId="326370121">
    <w:abstractNumId w:val="10"/>
  </w:num>
  <w:num w:numId="24" w16cid:durableId="1360819708">
    <w:abstractNumId w:val="22"/>
  </w:num>
  <w:num w:numId="25" w16cid:durableId="1435907248">
    <w:abstractNumId w:val="26"/>
  </w:num>
  <w:num w:numId="26" w16cid:durableId="1329939539">
    <w:abstractNumId w:val="2"/>
  </w:num>
  <w:num w:numId="27" w16cid:durableId="1985354194">
    <w:abstractNumId w:val="25"/>
  </w:num>
  <w:num w:numId="28" w16cid:durableId="183131134">
    <w:abstractNumId w:val="24"/>
  </w:num>
  <w:num w:numId="29" w16cid:durableId="13575838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77303078">
    <w:abstractNumId w:val="20"/>
  </w:num>
  <w:num w:numId="31" w16cid:durableId="1972326432">
    <w:abstractNumId w:val="11"/>
  </w:num>
  <w:num w:numId="32" w16cid:durableId="1764303859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4CC6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09E9"/>
    <w:rsid w:val="0010084C"/>
    <w:rsid w:val="00101BCF"/>
    <w:rsid w:val="001026A0"/>
    <w:rsid w:val="001111FC"/>
    <w:rsid w:val="001112C2"/>
    <w:rsid w:val="00116623"/>
    <w:rsid w:val="0012242A"/>
    <w:rsid w:val="00124536"/>
    <w:rsid w:val="00125A7F"/>
    <w:rsid w:val="00126CEA"/>
    <w:rsid w:val="001277CD"/>
    <w:rsid w:val="00132B64"/>
    <w:rsid w:val="00132D6E"/>
    <w:rsid w:val="00136B64"/>
    <w:rsid w:val="0014036E"/>
    <w:rsid w:val="00145125"/>
    <w:rsid w:val="0014785F"/>
    <w:rsid w:val="0016034C"/>
    <w:rsid w:val="00167B53"/>
    <w:rsid w:val="00172100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D3DAA"/>
    <w:rsid w:val="001E0F30"/>
    <w:rsid w:val="001E6A5C"/>
    <w:rsid w:val="001E7E73"/>
    <w:rsid w:val="001F3242"/>
    <w:rsid w:val="001F3600"/>
    <w:rsid w:val="001F3F20"/>
    <w:rsid w:val="001F737A"/>
    <w:rsid w:val="002067F1"/>
    <w:rsid w:val="00212038"/>
    <w:rsid w:val="002162C9"/>
    <w:rsid w:val="00222482"/>
    <w:rsid w:val="00222DED"/>
    <w:rsid w:val="00224257"/>
    <w:rsid w:val="0024291C"/>
    <w:rsid w:val="00257F22"/>
    <w:rsid w:val="002620CD"/>
    <w:rsid w:val="00264A06"/>
    <w:rsid w:val="00265B9D"/>
    <w:rsid w:val="00270752"/>
    <w:rsid w:val="00273E08"/>
    <w:rsid w:val="002743D5"/>
    <w:rsid w:val="002768AC"/>
    <w:rsid w:val="00291C06"/>
    <w:rsid w:val="002A0035"/>
    <w:rsid w:val="002A0063"/>
    <w:rsid w:val="002A3129"/>
    <w:rsid w:val="002A48F7"/>
    <w:rsid w:val="002B4892"/>
    <w:rsid w:val="002B5C62"/>
    <w:rsid w:val="002C470F"/>
    <w:rsid w:val="002D3974"/>
    <w:rsid w:val="002D4CAD"/>
    <w:rsid w:val="002F10CA"/>
    <w:rsid w:val="00303C67"/>
    <w:rsid w:val="00310CB3"/>
    <w:rsid w:val="0033601D"/>
    <w:rsid w:val="00340784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2DB"/>
    <w:rsid w:val="003B43F5"/>
    <w:rsid w:val="003B550A"/>
    <w:rsid w:val="003B56CE"/>
    <w:rsid w:val="003B66FE"/>
    <w:rsid w:val="003B7798"/>
    <w:rsid w:val="003D41B4"/>
    <w:rsid w:val="003D4FEB"/>
    <w:rsid w:val="003D6C11"/>
    <w:rsid w:val="003E050D"/>
    <w:rsid w:val="003E3CCB"/>
    <w:rsid w:val="003E5393"/>
    <w:rsid w:val="003E59DD"/>
    <w:rsid w:val="003E71DB"/>
    <w:rsid w:val="003E76DD"/>
    <w:rsid w:val="003F132F"/>
    <w:rsid w:val="003F257A"/>
    <w:rsid w:val="003F2EE6"/>
    <w:rsid w:val="0040472A"/>
    <w:rsid w:val="00412E5B"/>
    <w:rsid w:val="004137DC"/>
    <w:rsid w:val="00417E23"/>
    <w:rsid w:val="004257E0"/>
    <w:rsid w:val="004367FB"/>
    <w:rsid w:val="00436F85"/>
    <w:rsid w:val="0044629B"/>
    <w:rsid w:val="00446871"/>
    <w:rsid w:val="00446E2F"/>
    <w:rsid w:val="00450341"/>
    <w:rsid w:val="00451ADB"/>
    <w:rsid w:val="00454B4C"/>
    <w:rsid w:val="00466493"/>
    <w:rsid w:val="00473D75"/>
    <w:rsid w:val="0047759A"/>
    <w:rsid w:val="00486914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252D"/>
    <w:rsid w:val="00520308"/>
    <w:rsid w:val="00520E65"/>
    <w:rsid w:val="00526926"/>
    <w:rsid w:val="00535E9B"/>
    <w:rsid w:val="00541EC5"/>
    <w:rsid w:val="005453F1"/>
    <w:rsid w:val="00551FB7"/>
    <w:rsid w:val="005563FF"/>
    <w:rsid w:val="00562E63"/>
    <w:rsid w:val="00574D7E"/>
    <w:rsid w:val="0058073E"/>
    <w:rsid w:val="00582CE9"/>
    <w:rsid w:val="00585243"/>
    <w:rsid w:val="0058794A"/>
    <w:rsid w:val="005932BA"/>
    <w:rsid w:val="005A13AA"/>
    <w:rsid w:val="005A354D"/>
    <w:rsid w:val="005B189C"/>
    <w:rsid w:val="005B24A8"/>
    <w:rsid w:val="005B2B6D"/>
    <w:rsid w:val="005B3F04"/>
    <w:rsid w:val="005B6DC6"/>
    <w:rsid w:val="005C378E"/>
    <w:rsid w:val="005C4A1C"/>
    <w:rsid w:val="005C6812"/>
    <w:rsid w:val="005D0565"/>
    <w:rsid w:val="005D118B"/>
    <w:rsid w:val="005D2D85"/>
    <w:rsid w:val="005D74EB"/>
    <w:rsid w:val="005E4AA3"/>
    <w:rsid w:val="005E79E5"/>
    <w:rsid w:val="006024F2"/>
    <w:rsid w:val="00614106"/>
    <w:rsid w:val="00620290"/>
    <w:rsid w:val="00623B01"/>
    <w:rsid w:val="00624309"/>
    <w:rsid w:val="00625BB0"/>
    <w:rsid w:val="006261BB"/>
    <w:rsid w:val="0065322E"/>
    <w:rsid w:val="00655DA8"/>
    <w:rsid w:val="00660237"/>
    <w:rsid w:val="00660C25"/>
    <w:rsid w:val="00667FF7"/>
    <w:rsid w:val="00670CE4"/>
    <w:rsid w:val="0067116D"/>
    <w:rsid w:val="0067572D"/>
    <w:rsid w:val="006775EE"/>
    <w:rsid w:val="00680F7C"/>
    <w:rsid w:val="00691886"/>
    <w:rsid w:val="00696995"/>
    <w:rsid w:val="006A0331"/>
    <w:rsid w:val="006A4275"/>
    <w:rsid w:val="006B2C26"/>
    <w:rsid w:val="006B49A3"/>
    <w:rsid w:val="006C115E"/>
    <w:rsid w:val="006C4791"/>
    <w:rsid w:val="006C4B70"/>
    <w:rsid w:val="006C6089"/>
    <w:rsid w:val="006D16F1"/>
    <w:rsid w:val="006E100D"/>
    <w:rsid w:val="006E2000"/>
    <w:rsid w:val="006E5EF6"/>
    <w:rsid w:val="006E66A4"/>
    <w:rsid w:val="006F3B57"/>
    <w:rsid w:val="006F5F72"/>
    <w:rsid w:val="006F7D64"/>
    <w:rsid w:val="00710355"/>
    <w:rsid w:val="00715360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3B39"/>
    <w:rsid w:val="007844EB"/>
    <w:rsid w:val="00784DC3"/>
    <w:rsid w:val="00787D9C"/>
    <w:rsid w:val="00794EFB"/>
    <w:rsid w:val="007A1B94"/>
    <w:rsid w:val="007B0149"/>
    <w:rsid w:val="007B094C"/>
    <w:rsid w:val="007B0FF0"/>
    <w:rsid w:val="007B50D8"/>
    <w:rsid w:val="007C6687"/>
    <w:rsid w:val="007C67FA"/>
    <w:rsid w:val="007D0675"/>
    <w:rsid w:val="007D1209"/>
    <w:rsid w:val="007E3BF9"/>
    <w:rsid w:val="008014AB"/>
    <w:rsid w:val="00807D09"/>
    <w:rsid w:val="00812E3F"/>
    <w:rsid w:val="008130D5"/>
    <w:rsid w:val="0081735D"/>
    <w:rsid w:val="008217CE"/>
    <w:rsid w:val="00821ECE"/>
    <w:rsid w:val="00827A7E"/>
    <w:rsid w:val="00831596"/>
    <w:rsid w:val="00833733"/>
    <w:rsid w:val="00842578"/>
    <w:rsid w:val="00847B49"/>
    <w:rsid w:val="00852695"/>
    <w:rsid w:val="008548B7"/>
    <w:rsid w:val="00857549"/>
    <w:rsid w:val="0086702C"/>
    <w:rsid w:val="008707CC"/>
    <w:rsid w:val="00874205"/>
    <w:rsid w:val="008808D2"/>
    <w:rsid w:val="00884D47"/>
    <w:rsid w:val="008863B7"/>
    <w:rsid w:val="008A7413"/>
    <w:rsid w:val="008B6316"/>
    <w:rsid w:val="008C619A"/>
    <w:rsid w:val="008C74CA"/>
    <w:rsid w:val="008C75AB"/>
    <w:rsid w:val="008C7DA2"/>
    <w:rsid w:val="008D64F4"/>
    <w:rsid w:val="008D6A33"/>
    <w:rsid w:val="008D6FD3"/>
    <w:rsid w:val="008E194F"/>
    <w:rsid w:val="008E2EA9"/>
    <w:rsid w:val="008E41A4"/>
    <w:rsid w:val="008E43C1"/>
    <w:rsid w:val="008E4838"/>
    <w:rsid w:val="008F17DA"/>
    <w:rsid w:val="008F1FB0"/>
    <w:rsid w:val="0090379D"/>
    <w:rsid w:val="00910E6D"/>
    <w:rsid w:val="00911FA5"/>
    <w:rsid w:val="00920E43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0147"/>
    <w:rsid w:val="00983EBF"/>
    <w:rsid w:val="00984E39"/>
    <w:rsid w:val="0098502B"/>
    <w:rsid w:val="00985598"/>
    <w:rsid w:val="00986E3C"/>
    <w:rsid w:val="00987773"/>
    <w:rsid w:val="00987D66"/>
    <w:rsid w:val="00992FE3"/>
    <w:rsid w:val="0099653A"/>
    <w:rsid w:val="009A129D"/>
    <w:rsid w:val="009A2905"/>
    <w:rsid w:val="009A2DB3"/>
    <w:rsid w:val="009A6D93"/>
    <w:rsid w:val="009A7B36"/>
    <w:rsid w:val="009B0D24"/>
    <w:rsid w:val="009B3502"/>
    <w:rsid w:val="009B51B6"/>
    <w:rsid w:val="009B5CDA"/>
    <w:rsid w:val="009B633C"/>
    <w:rsid w:val="009C48AC"/>
    <w:rsid w:val="009C5C7C"/>
    <w:rsid w:val="009C6FBE"/>
    <w:rsid w:val="009D1496"/>
    <w:rsid w:val="009D1815"/>
    <w:rsid w:val="009D58D0"/>
    <w:rsid w:val="009D5A1B"/>
    <w:rsid w:val="009D7472"/>
    <w:rsid w:val="009E0A88"/>
    <w:rsid w:val="009E2CB5"/>
    <w:rsid w:val="009E5B5E"/>
    <w:rsid w:val="009E5B77"/>
    <w:rsid w:val="00A02C84"/>
    <w:rsid w:val="00A148D6"/>
    <w:rsid w:val="00A21DAA"/>
    <w:rsid w:val="00A370AB"/>
    <w:rsid w:val="00A43299"/>
    <w:rsid w:val="00A467CA"/>
    <w:rsid w:val="00A57E04"/>
    <w:rsid w:val="00A6049B"/>
    <w:rsid w:val="00A62619"/>
    <w:rsid w:val="00A62B4C"/>
    <w:rsid w:val="00A730B9"/>
    <w:rsid w:val="00A7626A"/>
    <w:rsid w:val="00A809BD"/>
    <w:rsid w:val="00A81CFB"/>
    <w:rsid w:val="00A826E4"/>
    <w:rsid w:val="00A85D6F"/>
    <w:rsid w:val="00A947FD"/>
    <w:rsid w:val="00A95668"/>
    <w:rsid w:val="00AA134E"/>
    <w:rsid w:val="00AA3417"/>
    <w:rsid w:val="00AB5621"/>
    <w:rsid w:val="00AB78A2"/>
    <w:rsid w:val="00AC4A8D"/>
    <w:rsid w:val="00AC5A4C"/>
    <w:rsid w:val="00AD5D81"/>
    <w:rsid w:val="00AE1A85"/>
    <w:rsid w:val="00AE3D56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549B"/>
    <w:rsid w:val="00B260E3"/>
    <w:rsid w:val="00B3053E"/>
    <w:rsid w:val="00B31C09"/>
    <w:rsid w:val="00B379DE"/>
    <w:rsid w:val="00B422BD"/>
    <w:rsid w:val="00B44488"/>
    <w:rsid w:val="00B479EB"/>
    <w:rsid w:val="00B50037"/>
    <w:rsid w:val="00B505C0"/>
    <w:rsid w:val="00B518E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86ED1"/>
    <w:rsid w:val="00BA0FF4"/>
    <w:rsid w:val="00BA5673"/>
    <w:rsid w:val="00BB0255"/>
    <w:rsid w:val="00BB14AC"/>
    <w:rsid w:val="00BB180C"/>
    <w:rsid w:val="00BB62C0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34EF4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1DE"/>
    <w:rsid w:val="00C874E6"/>
    <w:rsid w:val="00C943BB"/>
    <w:rsid w:val="00CB2D26"/>
    <w:rsid w:val="00CB3A6F"/>
    <w:rsid w:val="00CC1828"/>
    <w:rsid w:val="00CC359B"/>
    <w:rsid w:val="00CD2022"/>
    <w:rsid w:val="00CE2F55"/>
    <w:rsid w:val="00CE713F"/>
    <w:rsid w:val="00CF1059"/>
    <w:rsid w:val="00D03C12"/>
    <w:rsid w:val="00D10930"/>
    <w:rsid w:val="00D1247E"/>
    <w:rsid w:val="00D21BCE"/>
    <w:rsid w:val="00D347DE"/>
    <w:rsid w:val="00D516C1"/>
    <w:rsid w:val="00D6344F"/>
    <w:rsid w:val="00D674F1"/>
    <w:rsid w:val="00D80E4A"/>
    <w:rsid w:val="00D83B4A"/>
    <w:rsid w:val="00D95BE0"/>
    <w:rsid w:val="00D9793B"/>
    <w:rsid w:val="00DA64DB"/>
    <w:rsid w:val="00DB1E5E"/>
    <w:rsid w:val="00DB3B99"/>
    <w:rsid w:val="00DB4140"/>
    <w:rsid w:val="00DC76F0"/>
    <w:rsid w:val="00DC7E48"/>
    <w:rsid w:val="00DD06C0"/>
    <w:rsid w:val="00DD0837"/>
    <w:rsid w:val="00DE1789"/>
    <w:rsid w:val="00DE2A42"/>
    <w:rsid w:val="00DE3208"/>
    <w:rsid w:val="00DE5745"/>
    <w:rsid w:val="00DE7710"/>
    <w:rsid w:val="00DF2ED5"/>
    <w:rsid w:val="00E034BC"/>
    <w:rsid w:val="00E12F47"/>
    <w:rsid w:val="00E16545"/>
    <w:rsid w:val="00E2123D"/>
    <w:rsid w:val="00E30B4B"/>
    <w:rsid w:val="00E329B6"/>
    <w:rsid w:val="00E33932"/>
    <w:rsid w:val="00E357C2"/>
    <w:rsid w:val="00E413AB"/>
    <w:rsid w:val="00E41451"/>
    <w:rsid w:val="00E45F98"/>
    <w:rsid w:val="00E56B47"/>
    <w:rsid w:val="00E65728"/>
    <w:rsid w:val="00E66F4B"/>
    <w:rsid w:val="00E706C2"/>
    <w:rsid w:val="00E72CD1"/>
    <w:rsid w:val="00E8041E"/>
    <w:rsid w:val="00E92F67"/>
    <w:rsid w:val="00E95B91"/>
    <w:rsid w:val="00EA6557"/>
    <w:rsid w:val="00EA6B97"/>
    <w:rsid w:val="00EA74A6"/>
    <w:rsid w:val="00EB216E"/>
    <w:rsid w:val="00EC07C0"/>
    <w:rsid w:val="00EC22FA"/>
    <w:rsid w:val="00EC30C5"/>
    <w:rsid w:val="00EC573C"/>
    <w:rsid w:val="00ED2FD4"/>
    <w:rsid w:val="00EE5E2C"/>
    <w:rsid w:val="00F01E75"/>
    <w:rsid w:val="00F21DD8"/>
    <w:rsid w:val="00F25128"/>
    <w:rsid w:val="00F2681F"/>
    <w:rsid w:val="00F32712"/>
    <w:rsid w:val="00F32BD1"/>
    <w:rsid w:val="00F34540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1B2E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gedystrybucja.pl/przetargi/przetargi-zakupow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gedystrybucja.pl/przetargi/przetargi-zakupow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1083_zał nr 3, 4, 7 do SWZ.docx</dmsv2BaseFileName>
    <dmsv2BaseDisplayName xmlns="http://schemas.microsoft.com/sharepoint/v3">1083_zał nr 3, 4, 7 do SWZ</dmsv2BaseDisplayName>
    <dmsv2SWPP2ObjectNumber xmlns="http://schemas.microsoft.com/sharepoint/v3">POST/DYS/OW/GZ/01083/2026                         </dmsv2SWPP2ObjectNumber>
    <dmsv2SWPP2SumMD5 xmlns="http://schemas.microsoft.com/sharepoint/v3">666039ff15a7e21f3717106ebbb85c05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711757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24835206</dmsv2BaseClientSystemDocumentID>
    <dmsv2BaseModifiedByID xmlns="http://schemas.microsoft.com/sharepoint/v3">11925987</dmsv2BaseModifiedByID>
    <dmsv2BaseCreatedByID xmlns="http://schemas.microsoft.com/sharepoint/v3">11925987</dmsv2BaseCreatedByID>
    <dmsv2SWPP2ObjectDepartment xmlns="http://schemas.microsoft.com/sharepoint/v3">00000001000700050000000700000002</dmsv2SWPP2ObjectDepartment>
    <dmsv2SWPP2ObjectName xmlns="http://schemas.microsoft.com/sharepoint/v3">Postępowanie</dmsv2SWPP2ObjectName>
    <_dlc_DocId xmlns="a19cb1c7-c5c7-46d4-85ae-d83685407bba">FJ3FSM7XJ42E-1652426618-15317</_dlc_DocId>
    <_dlc_DocIdUrl xmlns="a19cb1c7-c5c7-46d4-85ae-d83685407bba">
      <Url>https://swpp2.dms.gkpge.pl/sites/43/_layouts/15/DocIdRedir.aspx?ID=FJ3FSM7XJ42E-1652426618-15317</Url>
      <Description>FJ3FSM7XJ42E-1652426618-15317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E77D984-14A6-4077-8BB5-831BFDB83D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B828FE-CB99-44AB-9845-2EBF1515CFCC}"/>
</file>

<file path=customXml/itemProps5.xml><?xml version="1.0" encoding="utf-8"?>
<ds:datastoreItem xmlns:ds="http://schemas.openxmlformats.org/officeDocument/2006/customXml" ds:itemID="{1B59DAD3-B223-442E-9FF3-24A95171FAE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10</Pages>
  <Words>2866</Words>
  <Characters>17196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20022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Jaczerkowski Piotr [PGE Dystr. O.Warszawa]</cp:lastModifiedBy>
  <cp:revision>4</cp:revision>
  <cp:lastPrinted>2024-07-15T11:21:00Z</cp:lastPrinted>
  <dcterms:created xsi:type="dcterms:W3CDTF">2026-03-27T11:32:00Z</dcterms:created>
  <dcterms:modified xsi:type="dcterms:W3CDTF">2026-03-27T13:31:00Z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2025-10-30T08:36:43Z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d5bfd60e-440d-4bdf-932a-83f7617b8406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b612e3d3-ee16-4d5c-a1ef-1fd43008c8f8</vt:lpwstr>
  </property>
</Properties>
</file>